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0DA8" w14:textId="5291B851" w:rsidR="007F7A53" w:rsidRPr="00983046"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sidRPr="00983046">
        <w:rPr>
          <w:rFonts w:ascii="Univerza Sans" w:eastAsia="Calibri" w:hAnsi="Univerza Sans" w:cstheme="minorHAnsi"/>
          <w:b/>
          <w:bCs/>
          <w:color w:val="000000"/>
          <w:sz w:val="18"/>
          <w:szCs w:val="18"/>
          <w:lang w:eastAsia="zh-CN"/>
        </w:rPr>
        <w:t>POTRDILO O REFERENČNEM PROJEKTU</w:t>
      </w:r>
      <w:r w:rsidRPr="00983046">
        <w:rPr>
          <w:rFonts w:ascii="Univerza Sans" w:eastAsia="Calibri" w:hAnsi="Univerza Sans" w:cstheme="minorHAnsi"/>
          <w:b/>
          <w:bCs/>
          <w:color w:val="000000"/>
          <w:sz w:val="18"/>
          <w:szCs w:val="18"/>
          <w:vertAlign w:val="superscript"/>
          <w:lang w:eastAsia="zh-CN"/>
        </w:rPr>
        <w:footnoteReference w:id="1"/>
      </w:r>
    </w:p>
    <w:p w14:paraId="68FF90F3" w14:textId="77777777" w:rsidR="00A855B8" w:rsidRPr="00983046" w:rsidRDefault="00A855B8" w:rsidP="00A855B8">
      <w:pPr>
        <w:widowControl/>
        <w:suppressAutoHyphens w:val="0"/>
        <w:autoSpaceDN/>
        <w:spacing w:after="0" w:line="270" w:lineRule="exact"/>
        <w:jc w:val="both"/>
        <w:textAlignment w:val="auto"/>
        <w:rPr>
          <w:rFonts w:ascii="Univerza Sans" w:eastAsia="Calibri" w:hAnsi="Univerza Sans" w:cstheme="minorHAnsi"/>
          <w:kern w:val="2"/>
          <w:sz w:val="18"/>
          <w:szCs w:val="18"/>
        </w:rPr>
      </w:pPr>
    </w:p>
    <w:p w14:paraId="123E98DB" w14:textId="5598FBC5" w:rsidR="006B3D4F" w:rsidRPr="00983046" w:rsidRDefault="006B3D4F" w:rsidP="006B3D4F">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983046" w14:paraId="4C213089" w14:textId="77777777" w:rsidTr="005F136A">
        <w:trPr>
          <w:trHeight w:hRule="exact" w:val="397"/>
        </w:trPr>
        <w:tc>
          <w:tcPr>
            <w:tcW w:w="2835" w:type="dxa"/>
            <w:shd w:val="clear" w:color="auto" w:fill="F2F2F2"/>
            <w:vAlign w:val="center"/>
          </w:tcPr>
          <w:p w14:paraId="067AC37B"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referenčnega naročnika</w:t>
            </w:r>
          </w:p>
        </w:tc>
        <w:tc>
          <w:tcPr>
            <w:tcW w:w="6267" w:type="dxa"/>
            <w:vAlign w:val="center"/>
          </w:tcPr>
          <w:p w14:paraId="2EAA08D2" w14:textId="77777777" w:rsidR="006B3D4F" w:rsidRPr="00983046" w:rsidRDefault="006B3D4F" w:rsidP="005F136A">
            <w:pPr>
              <w:pStyle w:val="Textbody"/>
              <w:spacing w:after="0"/>
              <w:jc w:val="left"/>
              <w:rPr>
                <w:rFonts w:ascii="Univerza Sans" w:hAnsi="Univerza Sans" w:cstheme="minorHAnsi"/>
                <w:sz w:val="18"/>
                <w:szCs w:val="18"/>
              </w:rPr>
            </w:pPr>
          </w:p>
        </w:tc>
      </w:tr>
      <w:tr w:rsidR="006B3D4F" w:rsidRPr="00983046" w14:paraId="17480C4B" w14:textId="77777777" w:rsidTr="005F136A">
        <w:trPr>
          <w:trHeight w:hRule="exact" w:val="397"/>
        </w:trPr>
        <w:tc>
          <w:tcPr>
            <w:tcW w:w="2835" w:type="dxa"/>
            <w:shd w:val="clear" w:color="auto" w:fill="F2F2F2"/>
            <w:vAlign w:val="center"/>
          </w:tcPr>
          <w:p w14:paraId="304FE637"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Sedež referenčnega naročnika</w:t>
            </w:r>
          </w:p>
        </w:tc>
        <w:tc>
          <w:tcPr>
            <w:tcW w:w="6267" w:type="dxa"/>
            <w:vAlign w:val="center"/>
          </w:tcPr>
          <w:p w14:paraId="043F9BC8" w14:textId="77777777" w:rsidR="006B3D4F" w:rsidRPr="00983046" w:rsidRDefault="006B3D4F" w:rsidP="005F136A">
            <w:pPr>
              <w:pStyle w:val="Textbody"/>
              <w:spacing w:after="0"/>
              <w:jc w:val="left"/>
              <w:rPr>
                <w:rFonts w:ascii="Univerza Sans" w:hAnsi="Univerza Sans" w:cstheme="minorHAnsi"/>
                <w:sz w:val="18"/>
                <w:szCs w:val="18"/>
              </w:rPr>
            </w:pPr>
          </w:p>
        </w:tc>
      </w:tr>
      <w:tr w:rsidR="006B3D4F" w:rsidRPr="00983046" w14:paraId="0F1171B3" w14:textId="77777777" w:rsidTr="005F136A">
        <w:trPr>
          <w:trHeight w:hRule="exact" w:val="587"/>
        </w:trPr>
        <w:tc>
          <w:tcPr>
            <w:tcW w:w="2835" w:type="dxa"/>
            <w:shd w:val="clear" w:color="auto" w:fill="F2F2F2"/>
            <w:vAlign w:val="center"/>
          </w:tcPr>
          <w:p w14:paraId="420C5B68"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Oseba pooblaščena za zastopanje</w:t>
            </w:r>
          </w:p>
        </w:tc>
        <w:tc>
          <w:tcPr>
            <w:tcW w:w="6267" w:type="dxa"/>
            <w:vAlign w:val="center"/>
          </w:tcPr>
          <w:p w14:paraId="6F1B8D87" w14:textId="77777777" w:rsidR="006B3D4F" w:rsidRPr="00983046" w:rsidRDefault="006B3D4F" w:rsidP="005F136A">
            <w:pPr>
              <w:pStyle w:val="Textbody"/>
              <w:spacing w:after="0"/>
              <w:jc w:val="left"/>
              <w:rPr>
                <w:rFonts w:ascii="Univerza Sans" w:hAnsi="Univerza Sans" w:cstheme="minorHAnsi"/>
                <w:sz w:val="18"/>
                <w:szCs w:val="18"/>
              </w:rPr>
            </w:pPr>
          </w:p>
        </w:tc>
      </w:tr>
    </w:tbl>
    <w:p w14:paraId="2B43AB08" w14:textId="77777777" w:rsidR="006B3D4F" w:rsidRPr="00983046" w:rsidRDefault="006B3D4F" w:rsidP="006B3D4F">
      <w:pPr>
        <w:widowControl/>
        <w:suppressAutoHyphens w:val="0"/>
        <w:autoSpaceDN/>
        <w:spacing w:before="240"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983046" w14:paraId="24A944CA" w14:textId="77777777" w:rsidTr="005F136A">
        <w:trPr>
          <w:trHeight w:hRule="exact" w:val="397"/>
        </w:trPr>
        <w:tc>
          <w:tcPr>
            <w:tcW w:w="2835" w:type="dxa"/>
            <w:shd w:val="clear" w:color="auto" w:fill="F2F2F2"/>
            <w:vAlign w:val="center"/>
          </w:tcPr>
          <w:p w14:paraId="5E0524ED"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gospodarskega subjekta</w:t>
            </w:r>
          </w:p>
        </w:tc>
        <w:tc>
          <w:tcPr>
            <w:tcW w:w="6267" w:type="dxa"/>
            <w:vAlign w:val="center"/>
          </w:tcPr>
          <w:p w14:paraId="06667BD5" w14:textId="77777777" w:rsidR="006B3D4F" w:rsidRPr="00983046" w:rsidRDefault="006B3D4F" w:rsidP="005F136A">
            <w:pPr>
              <w:pStyle w:val="Textbody"/>
              <w:spacing w:after="0"/>
              <w:jc w:val="left"/>
              <w:rPr>
                <w:rFonts w:ascii="Univerza Sans" w:hAnsi="Univerza Sans" w:cstheme="minorHAnsi"/>
                <w:b/>
                <w:sz w:val="18"/>
                <w:szCs w:val="18"/>
              </w:rPr>
            </w:pPr>
          </w:p>
        </w:tc>
      </w:tr>
      <w:tr w:rsidR="006B3D4F" w:rsidRPr="00983046" w14:paraId="32BDF058" w14:textId="77777777" w:rsidTr="005F136A">
        <w:trPr>
          <w:trHeight w:hRule="exact" w:val="397"/>
        </w:trPr>
        <w:tc>
          <w:tcPr>
            <w:tcW w:w="2835" w:type="dxa"/>
            <w:shd w:val="clear" w:color="auto" w:fill="F2F2F2"/>
            <w:vAlign w:val="center"/>
          </w:tcPr>
          <w:p w14:paraId="0CC0CBE2"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Sedež gospodarskega subjekta</w:t>
            </w:r>
          </w:p>
        </w:tc>
        <w:tc>
          <w:tcPr>
            <w:tcW w:w="6267" w:type="dxa"/>
            <w:vAlign w:val="center"/>
          </w:tcPr>
          <w:p w14:paraId="5B5A500D" w14:textId="77777777" w:rsidR="006B3D4F" w:rsidRPr="00983046" w:rsidRDefault="006B3D4F" w:rsidP="005F136A">
            <w:pPr>
              <w:pStyle w:val="Textbody"/>
              <w:spacing w:after="0"/>
              <w:jc w:val="left"/>
              <w:rPr>
                <w:rFonts w:ascii="Univerza Sans" w:hAnsi="Univerza Sans" w:cstheme="minorHAnsi"/>
                <w:b/>
                <w:sz w:val="18"/>
                <w:szCs w:val="18"/>
              </w:rPr>
            </w:pPr>
          </w:p>
        </w:tc>
      </w:tr>
      <w:tr w:rsidR="006B3D4F" w:rsidRPr="00983046" w14:paraId="1995BFF2" w14:textId="77777777" w:rsidTr="005F136A">
        <w:trPr>
          <w:trHeight w:hRule="exact" w:val="567"/>
        </w:trPr>
        <w:tc>
          <w:tcPr>
            <w:tcW w:w="2835" w:type="dxa"/>
            <w:shd w:val="clear" w:color="auto" w:fill="F2F2F2"/>
            <w:vAlign w:val="center"/>
          </w:tcPr>
          <w:p w14:paraId="3BBA2FD8"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Odgovorna oseba gospodarskega subjekta</w:t>
            </w:r>
          </w:p>
        </w:tc>
        <w:tc>
          <w:tcPr>
            <w:tcW w:w="6267" w:type="dxa"/>
            <w:vAlign w:val="center"/>
          </w:tcPr>
          <w:p w14:paraId="70CA3D12" w14:textId="77777777" w:rsidR="006B3D4F" w:rsidRPr="00983046" w:rsidRDefault="006B3D4F" w:rsidP="005F136A">
            <w:pPr>
              <w:pStyle w:val="Textbody"/>
              <w:spacing w:after="0"/>
              <w:jc w:val="left"/>
              <w:rPr>
                <w:rFonts w:ascii="Univerza Sans" w:hAnsi="Univerza Sans" w:cstheme="minorHAnsi"/>
                <w:b/>
                <w:sz w:val="18"/>
                <w:szCs w:val="18"/>
              </w:rPr>
            </w:pPr>
          </w:p>
        </w:tc>
      </w:tr>
    </w:tbl>
    <w:p w14:paraId="20F169AD" w14:textId="34A20282" w:rsidR="006B3D4F" w:rsidRPr="00983046" w:rsidRDefault="006B3D4F" w:rsidP="006B3D4F">
      <w:pPr>
        <w:widowControl/>
        <w:suppressAutoHyphens w:val="0"/>
        <w:autoSpaceDN/>
        <w:spacing w:before="240" w:after="120" w:line="270" w:lineRule="exact"/>
        <w:jc w:val="both"/>
        <w:textAlignment w:val="auto"/>
        <w:rPr>
          <w:rFonts w:ascii="Univerza Sans" w:eastAsia="Calibri" w:hAnsi="Univerza Sans" w:cstheme="minorHAnsi"/>
          <w:b/>
          <w:kern w:val="2"/>
          <w:sz w:val="18"/>
          <w:szCs w:val="18"/>
        </w:rPr>
      </w:pPr>
      <w:r w:rsidRPr="00983046">
        <w:rPr>
          <w:rFonts w:ascii="Univerza Sans" w:eastAsia="Calibri" w:hAnsi="Univerza Sans" w:cstheme="minorHAnsi"/>
          <w:b/>
          <w:kern w:val="2"/>
          <w:sz w:val="18"/>
          <w:szCs w:val="18"/>
        </w:rPr>
        <w:t xml:space="preserve">za nas </w:t>
      </w:r>
      <w:r w:rsidR="00F95CAD" w:rsidRPr="00983046">
        <w:rPr>
          <w:rFonts w:ascii="Univerza Sans" w:eastAsia="Calibri" w:hAnsi="Univerza Sans" w:cstheme="minorHAnsi"/>
          <w:b/>
          <w:kern w:val="2"/>
          <w:sz w:val="18"/>
          <w:szCs w:val="18"/>
        </w:rPr>
        <w:t>dobavil</w:t>
      </w:r>
      <w:r w:rsidR="00405009" w:rsidRPr="00983046">
        <w:rPr>
          <w:rFonts w:ascii="Univerza Sans" w:eastAsia="Calibri" w:hAnsi="Univerza Sans" w:cstheme="minorHAnsi"/>
          <w:b/>
          <w:kern w:val="2"/>
          <w:sz w:val="18"/>
          <w:szCs w:val="18"/>
        </w:rPr>
        <w:t xml:space="preserve"> opremo</w:t>
      </w:r>
      <w:r w:rsidR="0093022A">
        <w:rPr>
          <w:rFonts w:ascii="Univerza Sans" w:eastAsia="Calibri" w:hAnsi="Univerza Sans" w:cstheme="minorHAnsi"/>
          <w:b/>
          <w:kern w:val="2"/>
          <w:sz w:val="18"/>
          <w:szCs w:val="18"/>
        </w:rPr>
        <w:t xml:space="preserve"> in izvedel </w:t>
      </w:r>
      <w:r w:rsidR="0093022A" w:rsidRPr="0093022A">
        <w:rPr>
          <w:rFonts w:ascii="Univerza Sans" w:eastAsia="Calibri" w:hAnsi="Univerza Sans" w:cstheme="minorHAnsi"/>
          <w:b/>
          <w:kern w:val="2"/>
          <w:sz w:val="18"/>
          <w:szCs w:val="18"/>
        </w:rPr>
        <w:t>sistem mehanskega prezračevanja</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983046"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983046" w:rsidRDefault="00C941E3"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983046" w:rsidRDefault="006B3D4F" w:rsidP="005F136A">
            <w:pPr>
              <w:pStyle w:val="Textbody"/>
              <w:jc w:val="left"/>
              <w:rPr>
                <w:rFonts w:ascii="Univerza Sans" w:hAnsi="Univerza Sans" w:cstheme="minorHAnsi"/>
                <w:sz w:val="18"/>
                <w:szCs w:val="18"/>
              </w:rPr>
            </w:pPr>
          </w:p>
        </w:tc>
      </w:tr>
      <w:tr w:rsidR="0093022A" w:rsidRPr="00983046" w14:paraId="75340127"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3F759246" w14:textId="5C27EA4B" w:rsidR="0093022A" w:rsidRPr="00983046" w:rsidRDefault="0093022A" w:rsidP="00B4323A">
            <w:pPr>
              <w:pStyle w:val="Textbody"/>
              <w:spacing w:after="0"/>
              <w:jc w:val="left"/>
              <w:rPr>
                <w:rFonts w:ascii="Univerza Sans" w:hAnsi="Univerza Sans" w:cstheme="minorHAnsi"/>
                <w:sz w:val="18"/>
                <w:szCs w:val="18"/>
              </w:rPr>
            </w:pPr>
            <w:r>
              <w:rPr>
                <w:rFonts w:ascii="Univerza Sans" w:hAnsi="Univerza Sans" w:cstheme="minorHAnsi"/>
                <w:sz w:val="18"/>
                <w:szCs w:val="18"/>
              </w:rPr>
              <w:t>Opis del (z jasno navedbo prezračevanja)</w:t>
            </w:r>
          </w:p>
        </w:tc>
        <w:tc>
          <w:tcPr>
            <w:tcW w:w="5841" w:type="dxa"/>
            <w:tcBorders>
              <w:top w:val="dotted" w:sz="4" w:space="0" w:color="auto"/>
              <w:left w:val="dotted" w:sz="4" w:space="0" w:color="auto"/>
              <w:bottom w:val="dotted" w:sz="4" w:space="0" w:color="auto"/>
              <w:right w:val="dotted" w:sz="4" w:space="0" w:color="auto"/>
            </w:tcBorders>
            <w:vAlign w:val="center"/>
          </w:tcPr>
          <w:p w14:paraId="1C795163" w14:textId="77777777" w:rsidR="0093022A" w:rsidRPr="00983046" w:rsidRDefault="0093022A" w:rsidP="005F136A">
            <w:pPr>
              <w:pStyle w:val="Textbody"/>
              <w:jc w:val="left"/>
              <w:rPr>
                <w:rFonts w:ascii="Univerza Sans" w:hAnsi="Univerza Sans" w:cstheme="minorHAnsi"/>
                <w:sz w:val="18"/>
                <w:szCs w:val="18"/>
              </w:rPr>
            </w:pPr>
          </w:p>
        </w:tc>
      </w:tr>
      <w:tr w:rsidR="006B3D4F" w:rsidRPr="00983046"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983046" w:rsidRDefault="006B3D4F"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983046" w:rsidRDefault="006B3D4F" w:rsidP="005F136A">
            <w:pPr>
              <w:pStyle w:val="Textbody"/>
              <w:jc w:val="left"/>
              <w:rPr>
                <w:rFonts w:ascii="Univerza Sans" w:hAnsi="Univerza Sans" w:cstheme="minorHAnsi"/>
                <w:sz w:val="18"/>
                <w:szCs w:val="18"/>
              </w:rPr>
            </w:pPr>
          </w:p>
        </w:tc>
      </w:tr>
      <w:tr w:rsidR="00D25E02" w:rsidRPr="00983046" w14:paraId="7715578F" w14:textId="77777777" w:rsidTr="00D25E02">
        <w:trPr>
          <w:trHeight w:hRule="exact" w:val="510"/>
        </w:trPr>
        <w:tc>
          <w:tcPr>
            <w:tcW w:w="3261" w:type="dxa"/>
            <w:shd w:val="clear" w:color="auto" w:fill="F2F2F2"/>
            <w:vAlign w:val="center"/>
          </w:tcPr>
          <w:p w14:paraId="2CF6C429" w14:textId="77777777" w:rsidR="00D25E02" w:rsidRPr="00983046" w:rsidRDefault="00D25E02"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Pogodbena vrednost (v EUR brez DDV)</w:t>
            </w:r>
          </w:p>
        </w:tc>
        <w:tc>
          <w:tcPr>
            <w:tcW w:w="5841" w:type="dxa"/>
            <w:vAlign w:val="center"/>
          </w:tcPr>
          <w:p w14:paraId="11D0172A" w14:textId="77777777" w:rsidR="00D25E02" w:rsidRPr="00983046" w:rsidRDefault="00D25E02" w:rsidP="00D25E02">
            <w:pPr>
              <w:pStyle w:val="Textbody"/>
              <w:jc w:val="left"/>
              <w:rPr>
                <w:rFonts w:ascii="Univerza Sans" w:hAnsi="Univerza Sans" w:cstheme="minorHAnsi"/>
                <w:sz w:val="18"/>
                <w:szCs w:val="18"/>
              </w:rPr>
            </w:pPr>
          </w:p>
        </w:tc>
      </w:tr>
      <w:tr w:rsidR="006B3D4F" w:rsidRPr="00983046" w14:paraId="1615C87E" w14:textId="77777777" w:rsidTr="005F136A">
        <w:trPr>
          <w:trHeight w:hRule="exact" w:val="397"/>
        </w:trPr>
        <w:tc>
          <w:tcPr>
            <w:tcW w:w="3261" w:type="dxa"/>
            <w:shd w:val="clear" w:color="auto" w:fill="F2F2F2"/>
            <w:vAlign w:val="center"/>
          </w:tcPr>
          <w:p w14:paraId="0F1F3FED" w14:textId="264F1D5F" w:rsidR="006B3D4F" w:rsidRPr="00983046" w:rsidRDefault="00CD3953"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D</w:t>
            </w:r>
            <w:r w:rsidR="006B3D4F" w:rsidRPr="00983046">
              <w:rPr>
                <w:rFonts w:ascii="Univerza Sans" w:hAnsi="Univerza Sans" w:cstheme="minorHAnsi"/>
                <w:sz w:val="18"/>
                <w:szCs w:val="18"/>
              </w:rPr>
              <w:t>a</w:t>
            </w:r>
            <w:r w:rsidRPr="00983046">
              <w:rPr>
                <w:rFonts w:ascii="Univerza Sans" w:hAnsi="Univerza Sans" w:cstheme="minorHAnsi"/>
                <w:sz w:val="18"/>
                <w:szCs w:val="18"/>
              </w:rPr>
              <w:t>tum</w:t>
            </w:r>
            <w:r w:rsidR="006B3D4F" w:rsidRPr="00983046">
              <w:rPr>
                <w:rFonts w:ascii="Univerza Sans" w:hAnsi="Univerza Sans" w:cstheme="minorHAnsi"/>
                <w:sz w:val="18"/>
                <w:szCs w:val="18"/>
              </w:rPr>
              <w:t xml:space="preserve"> </w:t>
            </w:r>
            <w:r w:rsidR="00F95CAD" w:rsidRPr="00983046">
              <w:rPr>
                <w:rFonts w:ascii="Univerza Sans" w:hAnsi="Univerza Sans" w:cstheme="minorHAnsi"/>
                <w:sz w:val="18"/>
                <w:szCs w:val="18"/>
              </w:rPr>
              <w:t>dobav</w:t>
            </w:r>
            <w:r w:rsidRPr="00983046">
              <w:rPr>
                <w:rFonts w:ascii="Univerza Sans" w:hAnsi="Univerza Sans" w:cstheme="minorHAnsi"/>
                <w:sz w:val="18"/>
                <w:szCs w:val="18"/>
              </w:rPr>
              <w:t>e</w:t>
            </w:r>
            <w:r w:rsidR="0093022A">
              <w:rPr>
                <w:rFonts w:ascii="Univerza Sans" w:hAnsi="Univerza Sans" w:cstheme="minorHAnsi"/>
                <w:sz w:val="18"/>
                <w:szCs w:val="18"/>
              </w:rPr>
              <w:t xml:space="preserve"> in montaže</w:t>
            </w:r>
            <w:r w:rsidRPr="00983046">
              <w:rPr>
                <w:rFonts w:ascii="Univerza Sans" w:hAnsi="Univerza Sans" w:cstheme="minorHAnsi"/>
                <w:sz w:val="18"/>
                <w:szCs w:val="18"/>
              </w:rPr>
              <w:t xml:space="preserve"> (</w:t>
            </w:r>
            <w:proofErr w:type="spellStart"/>
            <w:r w:rsidRPr="00983046">
              <w:rPr>
                <w:rFonts w:ascii="Univerza Sans" w:hAnsi="Univerza Sans" w:cstheme="minorHAnsi"/>
                <w:sz w:val="18"/>
                <w:szCs w:val="18"/>
              </w:rPr>
              <w:t>dd.mm.llll</w:t>
            </w:r>
            <w:proofErr w:type="spellEnd"/>
            <w:r w:rsidRPr="00983046">
              <w:rPr>
                <w:rFonts w:ascii="Univerza Sans" w:hAnsi="Univerza Sans" w:cstheme="minorHAnsi"/>
                <w:sz w:val="18"/>
                <w:szCs w:val="18"/>
              </w:rPr>
              <w:t>)</w:t>
            </w:r>
          </w:p>
        </w:tc>
        <w:tc>
          <w:tcPr>
            <w:tcW w:w="5841" w:type="dxa"/>
            <w:vAlign w:val="center"/>
          </w:tcPr>
          <w:p w14:paraId="3CE41C13" w14:textId="77777777" w:rsidR="006B3D4F" w:rsidRPr="00983046" w:rsidRDefault="006B3D4F" w:rsidP="005F136A">
            <w:pPr>
              <w:pStyle w:val="Textbody"/>
              <w:jc w:val="left"/>
              <w:rPr>
                <w:rFonts w:ascii="Univerza Sans" w:hAnsi="Univerza Sans" w:cstheme="minorHAnsi"/>
                <w:sz w:val="18"/>
                <w:szCs w:val="18"/>
              </w:rPr>
            </w:pPr>
          </w:p>
        </w:tc>
      </w:tr>
    </w:tbl>
    <w:p w14:paraId="5CB9371B" w14:textId="77777777" w:rsidR="006B3D4F" w:rsidRPr="00983046" w:rsidRDefault="006B3D4F" w:rsidP="006B3D4F">
      <w:pPr>
        <w:pStyle w:val="Textbody"/>
        <w:rPr>
          <w:rFonts w:ascii="Univerza Sans" w:hAnsi="Univerza Sans" w:cstheme="minorHAnsi"/>
          <w:sz w:val="18"/>
          <w:szCs w:val="18"/>
        </w:rPr>
      </w:pPr>
    </w:p>
    <w:p w14:paraId="4883DC87" w14:textId="77777777" w:rsidR="006B3D4F" w:rsidRPr="00983046" w:rsidRDefault="006B3D4F" w:rsidP="006B3D4F">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983046" w:rsidRDefault="006B3D4F" w:rsidP="006B3D4F">
      <w:pPr>
        <w:pStyle w:val="Textbody"/>
        <w:rPr>
          <w:rFonts w:ascii="Univerza Sans" w:hAnsi="Univerza Sans" w:cstheme="minorHAnsi"/>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983046"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983046" w:rsidRDefault="006B3D4F" w:rsidP="00C941E3">
            <w:pPr>
              <w:pStyle w:val="Textbody"/>
              <w:jc w:val="left"/>
              <w:rPr>
                <w:rFonts w:ascii="Univerza Sans" w:hAnsi="Univerza Sans" w:cstheme="minorHAnsi"/>
                <w:sz w:val="18"/>
                <w:szCs w:val="18"/>
              </w:rPr>
            </w:pPr>
            <w:r w:rsidRPr="00983046">
              <w:rPr>
                <w:rFonts w:ascii="Univerza Sans" w:hAnsi="Univerza Sans" w:cstheme="minorHAnsi"/>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983046" w:rsidRDefault="006B3D4F" w:rsidP="00AF265F">
            <w:pPr>
              <w:pStyle w:val="Textbody"/>
              <w:spacing w:after="0"/>
              <w:jc w:val="left"/>
              <w:rPr>
                <w:rFonts w:ascii="Univerza Sans" w:hAnsi="Univerza Sans" w:cstheme="minorHAnsi"/>
                <w:sz w:val="18"/>
                <w:szCs w:val="18"/>
              </w:rPr>
            </w:pPr>
          </w:p>
        </w:tc>
      </w:tr>
      <w:tr w:rsidR="006B3D4F" w:rsidRPr="00983046"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983046" w:rsidRDefault="006B3D4F" w:rsidP="00C941E3">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983046" w:rsidRDefault="006B3D4F" w:rsidP="00AF265F">
            <w:pPr>
              <w:pStyle w:val="Textbody"/>
              <w:spacing w:after="0"/>
              <w:jc w:val="left"/>
              <w:rPr>
                <w:rFonts w:ascii="Univerza Sans" w:hAnsi="Univerza Sans" w:cstheme="minorHAnsi"/>
                <w:sz w:val="18"/>
                <w:szCs w:val="18"/>
              </w:rPr>
            </w:pPr>
          </w:p>
        </w:tc>
      </w:tr>
      <w:tr w:rsidR="006B3D4F" w:rsidRPr="00983046"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983046" w:rsidRDefault="006B3D4F" w:rsidP="00C941E3">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983046" w:rsidRDefault="006B3D4F" w:rsidP="00AF265F">
            <w:pPr>
              <w:pStyle w:val="Textbody"/>
              <w:spacing w:after="0"/>
              <w:jc w:val="left"/>
              <w:rPr>
                <w:rFonts w:ascii="Univerza Sans" w:hAnsi="Univerza Sans" w:cstheme="minorHAnsi"/>
                <w:sz w:val="18"/>
                <w:szCs w:val="18"/>
              </w:rPr>
            </w:pPr>
          </w:p>
        </w:tc>
      </w:tr>
    </w:tbl>
    <w:p w14:paraId="15C75EB6" w14:textId="77777777" w:rsidR="006B3D4F" w:rsidRPr="00983046" w:rsidRDefault="006B3D4F" w:rsidP="006B3D4F">
      <w:pPr>
        <w:pStyle w:val="Textbody"/>
        <w:rPr>
          <w:rFonts w:ascii="Univerza Sans" w:hAnsi="Univerza Sans" w:cstheme="minorHAnsi"/>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983046" w14:paraId="34723A10" w14:textId="77777777" w:rsidTr="00C941E3">
        <w:trPr>
          <w:trHeight w:val="340"/>
        </w:trPr>
        <w:tc>
          <w:tcPr>
            <w:tcW w:w="928" w:type="dxa"/>
            <w:vAlign w:val="center"/>
          </w:tcPr>
          <w:p w14:paraId="1C89272A"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54B02ED4"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tcPr>
          <w:p w14:paraId="06015A2E" w14:textId="3AF82EF9" w:rsidR="006B3D4F" w:rsidRPr="00983046" w:rsidRDefault="004F677A" w:rsidP="004F677A">
            <w:pPr>
              <w:widowControl/>
              <w:suppressAutoHyphens w:val="0"/>
              <w:autoSpaceDN/>
              <w:spacing w:after="120" w:line="270" w:lineRule="exact"/>
              <w:jc w:val="center"/>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tcPr>
          <w:p w14:paraId="7CED3E0B" w14:textId="1CE6460B" w:rsidR="006B3D4F" w:rsidRPr="00983046" w:rsidRDefault="004F677A" w:rsidP="00C941E3">
            <w:pPr>
              <w:widowControl/>
              <w:suppressAutoHyphens w:val="0"/>
              <w:autoSpaceDN/>
              <w:spacing w:after="120" w:line="270" w:lineRule="exact"/>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w:t>
            </w:r>
            <w:r w:rsidR="006B3D4F" w:rsidRPr="00983046">
              <w:rPr>
                <w:rFonts w:ascii="Univerza Sans" w:eastAsia="Calibri" w:hAnsi="Univerza Sans" w:cstheme="minorHAnsi"/>
                <w:kern w:val="2"/>
                <w:sz w:val="18"/>
                <w:szCs w:val="18"/>
              </w:rPr>
              <w:t>odpis odgovorne osebe referenčnega naročnika:</w:t>
            </w:r>
          </w:p>
        </w:tc>
      </w:tr>
      <w:tr w:rsidR="006B3D4F" w:rsidRPr="00983046"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tcPr>
          <w:p w14:paraId="780A6DB0"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3536" w:type="dxa"/>
            <w:tcBorders>
              <w:bottom w:val="single" w:sz="4" w:space="0" w:color="auto"/>
            </w:tcBorders>
            <w:vAlign w:val="center"/>
          </w:tcPr>
          <w:p w14:paraId="431EE61C"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r>
    </w:tbl>
    <w:p w14:paraId="7E04A2B1" w14:textId="05450609" w:rsidR="007F7A53" w:rsidRPr="00983046" w:rsidRDefault="007F7A53" w:rsidP="007F7A53">
      <w:pPr>
        <w:rPr>
          <w:rFonts w:ascii="Univerza Sans" w:hAnsi="Univerza Sans" w:cstheme="minorHAnsi"/>
          <w:sz w:val="18"/>
          <w:szCs w:val="18"/>
          <w:lang w:eastAsia="zh-CN"/>
        </w:rPr>
      </w:pPr>
      <w:r w:rsidRPr="00983046">
        <w:rPr>
          <w:rFonts w:ascii="Univerza Sans" w:hAnsi="Univerza Sans" w:cstheme="minorHAnsi"/>
          <w:sz w:val="18"/>
          <w:szCs w:val="18"/>
          <w:lang w:eastAsia="zh-CN"/>
        </w:rPr>
        <w:br w:type="page"/>
      </w:r>
    </w:p>
    <w:p w14:paraId="2BE04EC6" w14:textId="77777777" w:rsidR="002F5952" w:rsidRPr="00983046"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sidRPr="00983046">
        <w:rPr>
          <w:rFonts w:ascii="Univerza Sans" w:eastAsia="Calibri" w:hAnsi="Univerza Sans" w:cstheme="minorHAnsi"/>
          <w:b/>
          <w:bCs/>
          <w:color w:val="000000"/>
          <w:sz w:val="18"/>
          <w:szCs w:val="18"/>
          <w:lang w:eastAsia="zh-CN"/>
        </w:rPr>
        <w:lastRenderedPageBreak/>
        <w:t>PODIZVAJALCI</w:t>
      </w:r>
    </w:p>
    <w:p w14:paraId="573ACFDB" w14:textId="77777777" w:rsidR="002F5952" w:rsidRPr="00983046" w:rsidRDefault="002F5952" w:rsidP="002F5952">
      <w:pPr>
        <w:widowControl/>
        <w:spacing w:after="0" w:line="276" w:lineRule="auto"/>
        <w:ind w:right="6"/>
        <w:jc w:val="both"/>
        <w:rPr>
          <w:rFonts w:ascii="Univerza Sans" w:eastAsia="Calibri" w:hAnsi="Univerza Sans" w:cstheme="minorHAnsi"/>
          <w:sz w:val="18"/>
          <w:szCs w:val="18"/>
          <w:lang w:eastAsia="zh-CN"/>
        </w:rPr>
      </w:pPr>
    </w:p>
    <w:p w14:paraId="0644DACE" w14:textId="77777777" w:rsidR="002F5952" w:rsidRPr="00983046" w:rsidRDefault="002F5952" w:rsidP="002F5952">
      <w:pPr>
        <w:widowControl/>
        <w:spacing w:after="0" w:line="276" w:lineRule="auto"/>
        <w:ind w:right="6"/>
        <w:jc w:val="both"/>
        <w:rPr>
          <w:rFonts w:ascii="Univerza Sans" w:eastAsia="Calibri" w:hAnsi="Univerza Sans" w:cstheme="minorHAnsi"/>
          <w:sz w:val="18"/>
          <w:szCs w:val="18"/>
          <w:lang w:eastAsia="zh-CN"/>
        </w:rPr>
      </w:pPr>
    </w:p>
    <w:p w14:paraId="1A8AC6F0"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983046" w14:paraId="3B0839DC" w14:textId="77777777" w:rsidTr="002F5952">
        <w:tc>
          <w:tcPr>
            <w:tcW w:w="9212" w:type="dxa"/>
            <w:tcBorders>
              <w:top w:val="nil"/>
              <w:left w:val="nil"/>
              <w:bottom w:val="single" w:sz="4" w:space="0" w:color="auto"/>
              <w:right w:val="nil"/>
            </w:tcBorders>
          </w:tcPr>
          <w:p w14:paraId="58FE9E35" w14:textId="77777777" w:rsidR="002F5952" w:rsidRPr="00983046" w:rsidRDefault="002F5952">
            <w:pPr>
              <w:widowControl/>
              <w:suppressAutoHyphens w:val="0"/>
              <w:spacing w:after="120" w:line="270" w:lineRule="exact"/>
              <w:jc w:val="both"/>
              <w:rPr>
                <w:rFonts w:ascii="Univerza Sans" w:hAnsi="Univerza Sans" w:cstheme="minorHAnsi"/>
                <w:kern w:val="2"/>
                <w:sz w:val="18"/>
                <w:szCs w:val="18"/>
                <w:lang w:eastAsia="sl-SI"/>
              </w:rPr>
            </w:pPr>
          </w:p>
        </w:tc>
      </w:tr>
    </w:tbl>
    <w:p w14:paraId="45A0884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3A9835ED" w14:textId="36895D58"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V postopku oddaje javnega naročila </w:t>
      </w:r>
      <w:r w:rsidRPr="00983046">
        <w:rPr>
          <w:rFonts w:ascii="Univerza Sans" w:eastAsia="Calibri" w:hAnsi="Univerza Sans" w:cstheme="minorHAnsi"/>
          <w:bCs/>
          <w:kern w:val="2"/>
          <w:sz w:val="18"/>
          <w:szCs w:val="18"/>
        </w:rPr>
        <w:t>»</w:t>
      </w:r>
      <w:r w:rsidR="00B712B0">
        <w:rPr>
          <w:rFonts w:ascii="Univerza Sans" w:eastAsia="Calibri" w:hAnsi="Univerza Sans" w:cstheme="minorHAnsi"/>
          <w:bCs/>
          <w:kern w:val="2"/>
          <w:sz w:val="18"/>
          <w:szCs w:val="18"/>
        </w:rPr>
        <w:t xml:space="preserve">Nakup, dostava in montaža </w:t>
      </w:r>
      <w:r w:rsidR="00645828">
        <w:rPr>
          <w:rFonts w:ascii="Univerza Sans" w:eastAsia="Calibri" w:hAnsi="Univerza Sans" w:cstheme="minorHAnsi"/>
          <w:bCs/>
          <w:kern w:val="2"/>
          <w:sz w:val="18"/>
          <w:szCs w:val="18"/>
        </w:rPr>
        <w:t xml:space="preserve">naprav za prezračevanje </w:t>
      </w:r>
      <w:r w:rsidR="00B712B0">
        <w:rPr>
          <w:rFonts w:ascii="Univerza Sans" w:eastAsia="Calibri" w:hAnsi="Univerza Sans" w:cstheme="minorHAnsi"/>
          <w:bCs/>
          <w:kern w:val="2"/>
          <w:sz w:val="18"/>
          <w:szCs w:val="18"/>
        </w:rPr>
        <w:t>za potrebe UL BF</w:t>
      </w:r>
      <w:r w:rsidRPr="00983046">
        <w:rPr>
          <w:rFonts w:ascii="Univerza Sans" w:eastAsia="Calibri" w:hAnsi="Univerza Sans" w:cstheme="minorHAnsi"/>
          <w:bCs/>
          <w:kern w:val="2"/>
          <w:sz w:val="18"/>
          <w:szCs w:val="18"/>
        </w:rPr>
        <w:t>«,</w:t>
      </w:r>
      <w:r w:rsidRPr="00983046">
        <w:rPr>
          <w:rFonts w:ascii="Univerza Sans" w:eastAsia="Calibri" w:hAnsi="Univerza Sans" w:cstheme="minorHAnsi"/>
          <w:kern w:val="2"/>
          <w:sz w:val="18"/>
          <w:szCs w:val="18"/>
        </w:rPr>
        <w:t xml:space="preserve"> naročnika Univerza v Ljubljani, Biotehniška fakulteta, izjavljamo, da bomo javno naročilo izvedli z naslednjimi podizvajalci:</w:t>
      </w:r>
    </w:p>
    <w:p w14:paraId="7C5998CA"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983046"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5B9310C3"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Del naročila, ki ga prevzame podizvajalec</w:t>
            </w:r>
            <w:r w:rsidR="005A2D57" w:rsidRPr="00983046">
              <w:rPr>
                <w:rFonts w:ascii="Univerza Sans" w:eastAsia="Calibri" w:hAnsi="Univerza Sans" w:cstheme="minorHAnsi"/>
                <w:sz w:val="18"/>
                <w:szCs w:val="18"/>
                <w:lang w:eastAsia="zh-CN"/>
              </w:rPr>
              <w:t xml:space="preserve"> </w:t>
            </w:r>
            <w:r w:rsidR="005A2D57" w:rsidRPr="00983046">
              <w:rPr>
                <w:rFonts w:ascii="Univerza Sans" w:hAnsi="Univerza Sans" w:cstheme="minorHAnsi"/>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Zakoniti zastopniki podizvajalca</w:t>
            </w:r>
          </w:p>
        </w:tc>
      </w:tr>
      <w:tr w:rsidR="002F5952" w:rsidRPr="00983046"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2215187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1E57EE8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479569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7DFC760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70B77598"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92737A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814731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538F70C0"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23CBD52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5DBC3944"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Gospodarski subjekt lahko obrazec in njegove posamezne vrstice po potrebi razširi.</w:t>
      </w:r>
    </w:p>
    <w:p w14:paraId="18EDBD39"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7380ED2D"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983046" w14:paraId="2CF80870" w14:textId="77777777" w:rsidTr="002F5952">
        <w:trPr>
          <w:trHeight w:val="340"/>
        </w:trPr>
        <w:tc>
          <w:tcPr>
            <w:tcW w:w="928" w:type="dxa"/>
            <w:vAlign w:val="center"/>
            <w:hideMark/>
          </w:tcPr>
          <w:p w14:paraId="3417BD6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0DC9DB2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hideMark/>
          </w:tcPr>
          <w:p w14:paraId="13EA477C" w14:textId="77777777" w:rsidR="002F5952" w:rsidRPr="00983046" w:rsidRDefault="002F5952">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hideMark/>
          </w:tcPr>
          <w:p w14:paraId="1DC5165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 odgovorne osebe:</w:t>
            </w:r>
          </w:p>
        </w:tc>
      </w:tr>
      <w:tr w:rsidR="002F5952" w:rsidRPr="00983046"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tcPr>
          <w:p w14:paraId="3F0D34E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65A15633"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br w:type="page"/>
      </w:r>
    </w:p>
    <w:p w14:paraId="7974CC79" w14:textId="77777777" w:rsidR="002F5952" w:rsidRPr="00983046"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0" w:name="_Toc77248473"/>
      <w:r w:rsidRPr="00983046">
        <w:rPr>
          <w:rFonts w:ascii="Univerza Sans" w:eastAsia="Calibri" w:hAnsi="Univerza Sans" w:cstheme="minorHAnsi"/>
          <w:b/>
          <w:bCs/>
          <w:color w:val="000000"/>
          <w:sz w:val="18"/>
          <w:szCs w:val="18"/>
          <w:lang w:eastAsia="zh-CN"/>
        </w:rPr>
        <w:lastRenderedPageBreak/>
        <w:t>IZJAVA PODIZVAJALCA O NEPOSREDNIH PLAČILIH</w:t>
      </w:r>
      <w:bookmarkEnd w:id="0"/>
    </w:p>
    <w:p w14:paraId="10D53805" w14:textId="77777777" w:rsidR="002F5952" w:rsidRPr="00983046" w:rsidRDefault="002F5952" w:rsidP="002F5952">
      <w:pPr>
        <w:spacing w:after="0" w:line="276" w:lineRule="auto"/>
        <w:rPr>
          <w:rFonts w:ascii="Univerza Sans" w:eastAsia="Calibri" w:hAnsi="Univerza Sans" w:cstheme="minorHAnsi"/>
          <w:sz w:val="18"/>
          <w:szCs w:val="18"/>
          <w:lang w:eastAsia="zh-CN"/>
        </w:rPr>
      </w:pPr>
    </w:p>
    <w:p w14:paraId="5ED2C73F" w14:textId="77777777" w:rsidR="002F5952" w:rsidRPr="00983046" w:rsidRDefault="002F5952" w:rsidP="002F5952">
      <w:pPr>
        <w:spacing w:after="0" w:line="276" w:lineRule="auto"/>
        <w:rPr>
          <w:rFonts w:ascii="Univerza Sans" w:eastAsia="Calibri" w:hAnsi="Univerza Sans" w:cstheme="minorHAnsi"/>
          <w:sz w:val="18"/>
          <w:szCs w:val="18"/>
          <w:lang w:eastAsia="zh-CN"/>
        </w:rPr>
      </w:pPr>
    </w:p>
    <w:p w14:paraId="573294E7"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983046"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983046" w:rsidRDefault="002F5952">
            <w:pPr>
              <w:widowControl/>
              <w:suppressAutoHyphens w:val="0"/>
              <w:spacing w:after="120" w:line="270" w:lineRule="exact"/>
              <w:rPr>
                <w:rFonts w:ascii="Univerza Sans" w:hAnsi="Univerza Sans" w:cstheme="minorHAnsi"/>
                <w:kern w:val="2"/>
                <w:sz w:val="18"/>
                <w:szCs w:val="18"/>
                <w:lang w:eastAsia="sl-SI"/>
              </w:rPr>
            </w:pPr>
            <w:bookmarkStart w:id="1" w:name="_Hlk156290860"/>
          </w:p>
        </w:tc>
      </w:tr>
      <w:bookmarkEnd w:id="1"/>
    </w:tbl>
    <w:p w14:paraId="0B2A060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6635207D" w14:textId="6D9CF656"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V postopku oddaje javnega naročila </w:t>
      </w:r>
      <w:r w:rsidRPr="00983046">
        <w:rPr>
          <w:rFonts w:ascii="Univerza Sans" w:eastAsia="Calibri" w:hAnsi="Univerza Sans" w:cstheme="minorHAnsi"/>
          <w:bCs/>
          <w:kern w:val="2"/>
          <w:sz w:val="18"/>
          <w:szCs w:val="18"/>
        </w:rPr>
        <w:t>»</w:t>
      </w:r>
      <w:r w:rsidR="00B712B0">
        <w:rPr>
          <w:rFonts w:ascii="Univerza Sans" w:eastAsia="Calibri" w:hAnsi="Univerza Sans" w:cstheme="minorHAnsi"/>
          <w:bCs/>
          <w:kern w:val="2"/>
          <w:sz w:val="18"/>
          <w:szCs w:val="18"/>
        </w:rPr>
        <w:t xml:space="preserve">Nakup, dostava in montaža </w:t>
      </w:r>
      <w:r w:rsidR="00645828">
        <w:rPr>
          <w:rFonts w:ascii="Univerza Sans" w:eastAsia="Calibri" w:hAnsi="Univerza Sans" w:cstheme="minorHAnsi"/>
          <w:bCs/>
          <w:kern w:val="2"/>
          <w:sz w:val="18"/>
          <w:szCs w:val="18"/>
        </w:rPr>
        <w:t xml:space="preserve">naprav za prezračevanje </w:t>
      </w:r>
      <w:r w:rsidR="00B712B0">
        <w:rPr>
          <w:rFonts w:ascii="Univerza Sans" w:eastAsia="Calibri" w:hAnsi="Univerza Sans" w:cstheme="minorHAnsi"/>
          <w:bCs/>
          <w:kern w:val="2"/>
          <w:sz w:val="18"/>
          <w:szCs w:val="18"/>
        </w:rPr>
        <w:t>za potrebe UL BF</w:t>
      </w:r>
      <w:r w:rsidRPr="00983046">
        <w:rPr>
          <w:rFonts w:ascii="Univerza Sans" w:eastAsia="Calibri" w:hAnsi="Univerza Sans" w:cstheme="minorHAnsi"/>
          <w:bCs/>
          <w:kern w:val="2"/>
          <w:sz w:val="18"/>
          <w:szCs w:val="18"/>
        </w:rPr>
        <w:t>«,</w:t>
      </w:r>
      <w:r w:rsidRPr="00983046">
        <w:rPr>
          <w:rFonts w:ascii="Univerza Sans" w:eastAsia="Calibri" w:hAnsi="Univerza Sans" w:cstheme="minorHAnsi"/>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012885B7"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Skladno z drugo alinejo petega odstavka 94. člena ZJN-3 soglašamo, da naročnik namesto ponudnika poravna naše terjatve do ponudnika neposredno nam.</w:t>
      </w:r>
    </w:p>
    <w:p w14:paraId="0A9E6D83"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7ADBFE9F"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983046" w14:paraId="7D053482" w14:textId="77777777" w:rsidTr="002F5952">
        <w:trPr>
          <w:trHeight w:val="340"/>
        </w:trPr>
        <w:tc>
          <w:tcPr>
            <w:tcW w:w="928" w:type="dxa"/>
            <w:vAlign w:val="center"/>
            <w:hideMark/>
          </w:tcPr>
          <w:p w14:paraId="64C422C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5376AB51"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hideMark/>
          </w:tcPr>
          <w:p w14:paraId="0A9734C5" w14:textId="77777777" w:rsidR="002F5952" w:rsidRPr="00983046" w:rsidRDefault="002F5952">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hideMark/>
          </w:tcPr>
          <w:p w14:paraId="65D02415" w14:textId="77777777" w:rsidR="002F5952" w:rsidRPr="00983046" w:rsidRDefault="002F5952">
            <w:pPr>
              <w:widowControl/>
              <w:suppressAutoHyphens w:val="0"/>
              <w:spacing w:after="120" w:line="270" w:lineRule="exact"/>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 odgovorne osebe:</w:t>
            </w:r>
          </w:p>
        </w:tc>
      </w:tr>
      <w:tr w:rsidR="002F5952" w:rsidRPr="00983046"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tcPr>
          <w:p w14:paraId="1404D7F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4460AD0B"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440543E3" w14:textId="4BDB4A73" w:rsidR="002F5952" w:rsidRPr="00983046" w:rsidRDefault="002F5952">
      <w:pPr>
        <w:widowControl/>
        <w:suppressAutoHyphens w:val="0"/>
        <w:autoSpaceDN/>
        <w:spacing w:after="0" w:line="240" w:lineRule="auto"/>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br w:type="page"/>
      </w:r>
    </w:p>
    <w:p w14:paraId="4F9C39A0" w14:textId="77777777" w:rsidR="007F7A53" w:rsidRPr="00983046"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2" w:name="_Toc77248475"/>
      <w:bookmarkStart w:id="3" w:name="__RefHeading__2431_470512651"/>
      <w:bookmarkStart w:id="4" w:name="_Toc516472423"/>
      <w:r w:rsidRPr="00983046">
        <w:rPr>
          <w:rFonts w:ascii="Univerza Sans" w:eastAsia="Calibri" w:hAnsi="Univerza Sans" w:cstheme="minorHAnsi"/>
          <w:b/>
          <w:bCs/>
          <w:color w:val="000000"/>
          <w:sz w:val="18"/>
          <w:szCs w:val="18"/>
          <w:lang w:eastAsia="zh-CN"/>
        </w:rPr>
        <w:lastRenderedPageBreak/>
        <w:t>IZJAVA O UDELEŽBI V LASTNIŠTVU IN O POVEZANIH DRUŽBAH</w:t>
      </w:r>
      <w:bookmarkEnd w:id="2"/>
    </w:p>
    <w:p w14:paraId="375B9328" w14:textId="77777777" w:rsidR="007F7A53" w:rsidRPr="00983046" w:rsidRDefault="007F7A53" w:rsidP="007F7A53">
      <w:pPr>
        <w:widowControl/>
        <w:spacing w:after="0" w:line="276" w:lineRule="auto"/>
        <w:ind w:right="6"/>
        <w:jc w:val="both"/>
        <w:rPr>
          <w:rFonts w:ascii="Univerza Sans" w:eastAsia="Times New Roman" w:hAnsi="Univerza Sans" w:cstheme="minorHAnsi"/>
          <w:b/>
          <w:color w:val="000000"/>
          <w:spacing w:val="8"/>
          <w:sz w:val="18"/>
          <w:szCs w:val="18"/>
        </w:rPr>
      </w:pPr>
    </w:p>
    <w:p w14:paraId="4F292BD0"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982B2EF"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Gospodarski subjekt:</w:t>
      </w:r>
      <w:r w:rsidRPr="00983046">
        <w:rPr>
          <w:rFonts w:ascii="Univerza Sans" w:eastAsia="Calibri" w:hAnsi="Univerza Sans" w:cstheme="minorHAnsi"/>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983046"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983046" w:rsidRDefault="007F7A53" w:rsidP="007F7A53">
            <w:pPr>
              <w:widowControl/>
              <w:suppressAutoHyphens w:val="0"/>
              <w:autoSpaceDN/>
              <w:spacing w:after="0" w:line="240" w:lineRule="auto"/>
              <w:textAlignment w:val="auto"/>
              <w:rPr>
                <w:rFonts w:ascii="Univerza Sans" w:hAnsi="Univerza Sans" w:cstheme="minorHAnsi"/>
                <w:kern w:val="0"/>
                <w:sz w:val="18"/>
                <w:szCs w:val="18"/>
                <w:lang w:eastAsia="sl-SI"/>
              </w:rPr>
            </w:pPr>
          </w:p>
        </w:tc>
      </w:tr>
    </w:tbl>
    <w:p w14:paraId="1AE4B0F3" w14:textId="77777777" w:rsidR="007F7A53" w:rsidRPr="00983046" w:rsidRDefault="007F7A53" w:rsidP="007F7A53">
      <w:pPr>
        <w:spacing w:after="0" w:line="276" w:lineRule="auto"/>
        <w:ind w:right="6"/>
        <w:jc w:val="both"/>
        <w:rPr>
          <w:rFonts w:ascii="Univerza Sans" w:eastAsia="Times New Roman" w:hAnsi="Univerza Sans" w:cstheme="minorHAnsi"/>
          <w:sz w:val="18"/>
          <w:szCs w:val="18"/>
          <w:lang w:eastAsia="sl-SI"/>
        </w:rPr>
      </w:pPr>
    </w:p>
    <w:p w14:paraId="52652D86" w14:textId="460A100F" w:rsidR="007F7A53" w:rsidRPr="00983046" w:rsidRDefault="007F7A53" w:rsidP="007F7A53">
      <w:pPr>
        <w:widowControl/>
        <w:spacing w:after="0" w:line="276" w:lineRule="auto"/>
        <w:ind w:right="-1"/>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 xml:space="preserve">V postopku oddaje javnega naročila </w:t>
      </w:r>
      <w:r w:rsidRPr="00983046">
        <w:rPr>
          <w:rFonts w:ascii="Univerza Sans" w:eastAsia="Calibri" w:hAnsi="Univerza Sans" w:cstheme="minorHAnsi"/>
          <w:sz w:val="18"/>
          <w:szCs w:val="18"/>
          <w:lang w:eastAsia="zh-CN"/>
        </w:rPr>
        <w:t>»</w:t>
      </w:r>
      <w:r w:rsidR="00B712B0">
        <w:rPr>
          <w:rFonts w:ascii="Univerza Sans" w:eastAsia="Calibri" w:hAnsi="Univerza Sans" w:cstheme="minorHAnsi"/>
          <w:bCs/>
          <w:color w:val="000000"/>
          <w:sz w:val="18"/>
          <w:szCs w:val="18"/>
          <w:lang w:eastAsia="zh-CN"/>
        </w:rPr>
        <w:t xml:space="preserve">Nakup, dostava in montaža </w:t>
      </w:r>
      <w:r w:rsidR="00645828">
        <w:rPr>
          <w:rFonts w:ascii="Univerza Sans" w:eastAsia="Calibri" w:hAnsi="Univerza Sans" w:cstheme="minorHAnsi"/>
          <w:bCs/>
          <w:color w:val="000000"/>
          <w:sz w:val="18"/>
          <w:szCs w:val="18"/>
          <w:lang w:eastAsia="zh-CN"/>
        </w:rPr>
        <w:t xml:space="preserve">naprav za prezračevanje </w:t>
      </w:r>
      <w:r w:rsidR="00B712B0">
        <w:rPr>
          <w:rFonts w:ascii="Univerza Sans" w:eastAsia="Calibri" w:hAnsi="Univerza Sans" w:cstheme="minorHAnsi"/>
          <w:bCs/>
          <w:color w:val="000000"/>
          <w:sz w:val="18"/>
          <w:szCs w:val="18"/>
          <w:lang w:eastAsia="zh-CN"/>
        </w:rPr>
        <w:t>za potrebe UL BF</w:t>
      </w:r>
      <w:r w:rsidRPr="00983046">
        <w:rPr>
          <w:rFonts w:ascii="Univerza Sans" w:eastAsia="Calibri" w:hAnsi="Univerza Sans" w:cstheme="minorHAnsi"/>
          <w:sz w:val="18"/>
          <w:szCs w:val="18"/>
          <w:lang w:eastAsia="zh-CN"/>
        </w:rPr>
        <w:t xml:space="preserve">«, naročnika </w:t>
      </w:r>
      <w:r w:rsidRPr="00983046">
        <w:rPr>
          <w:rFonts w:ascii="Univerza Sans" w:eastAsia="Calibri" w:hAnsi="Univerza Sans" w:cstheme="minorHAnsi"/>
          <w:color w:val="000000"/>
          <w:kern w:val="0"/>
          <w:sz w:val="18"/>
          <w:szCs w:val="18"/>
        </w:rPr>
        <w:t>Univerza v Ljubljani, Biotehniška fakulteta</w:t>
      </w:r>
      <w:r w:rsidRPr="00983046">
        <w:rPr>
          <w:rFonts w:ascii="Univerza Sans" w:eastAsia="Calibri" w:hAnsi="Univerza Sans" w:cstheme="minorHAnsi"/>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983046">
        <w:rPr>
          <w:rFonts w:ascii="Univerza Sans" w:eastAsia="Calibri" w:hAnsi="Univerza Sans" w:cstheme="minorHAnsi"/>
          <w:sz w:val="18"/>
          <w:szCs w:val="18"/>
          <w:lang w:eastAsia="zh-CN"/>
        </w:rPr>
        <w:t>ZZPri</w:t>
      </w:r>
      <w:proofErr w:type="spellEnd"/>
      <w:r w:rsidRPr="00983046">
        <w:rPr>
          <w:rFonts w:ascii="Univerza Sans" w:eastAsia="Calibri" w:hAnsi="Univerza Sans" w:cstheme="minorHAnsi"/>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983046" w:rsidRDefault="007F7A53" w:rsidP="007F7A53">
      <w:pPr>
        <w:widowControl/>
        <w:spacing w:after="0" w:line="276" w:lineRule="auto"/>
        <w:ind w:right="-1"/>
        <w:jc w:val="both"/>
        <w:rPr>
          <w:rFonts w:ascii="Univerza Sans" w:eastAsia="Calibri" w:hAnsi="Univerza Sans" w:cstheme="minorHAnsi"/>
          <w:sz w:val="18"/>
          <w:szCs w:val="18"/>
          <w:lang w:eastAsia="zh-CN"/>
        </w:rPr>
      </w:pPr>
    </w:p>
    <w:p w14:paraId="4EF2380D" w14:textId="2DF879A4"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V lastništvu zgoraj navedenega gospodarskega subjekta so udeležene naslednje </w:t>
      </w:r>
      <w:r w:rsidRPr="00983046">
        <w:rPr>
          <w:rFonts w:ascii="Univerza Sans" w:hAnsi="Univerza Sans" w:cstheme="minorHAnsi"/>
          <w:b/>
          <w:sz w:val="18"/>
          <w:szCs w:val="18"/>
        </w:rPr>
        <w:t>pravne osebe</w:t>
      </w:r>
      <w:r w:rsidRPr="00983046">
        <w:rPr>
          <w:rFonts w:ascii="Univerza Sans" w:hAnsi="Univerza Sans" w:cstheme="minorHAnsi"/>
          <w:sz w:val="18"/>
          <w:szCs w:val="18"/>
        </w:rPr>
        <w:t>, vključno z navedbo, ali je pravna oseba nosilec tihe družbe:</w:t>
      </w:r>
    </w:p>
    <w:p w14:paraId="3D5D1E58"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7F7A53" w:rsidRPr="00983046" w14:paraId="0428DD16" w14:textId="77777777" w:rsidTr="0019400F">
        <w:trPr>
          <w:trHeight w:val="340"/>
        </w:trPr>
        <w:tc>
          <w:tcPr>
            <w:tcW w:w="456" w:type="dxa"/>
            <w:shd w:val="clear" w:color="auto" w:fill="FFFFCC"/>
            <w:vAlign w:val="center"/>
          </w:tcPr>
          <w:p w14:paraId="3861E4B8"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3088" w:type="dxa"/>
            <w:shd w:val="clear" w:color="auto" w:fill="FFFFCC"/>
            <w:vAlign w:val="center"/>
          </w:tcPr>
          <w:p w14:paraId="1E903D03"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Naziv</w:t>
            </w:r>
          </w:p>
        </w:tc>
        <w:tc>
          <w:tcPr>
            <w:tcW w:w="3686" w:type="dxa"/>
            <w:shd w:val="clear" w:color="auto" w:fill="FFFFCC"/>
            <w:vAlign w:val="center"/>
          </w:tcPr>
          <w:p w14:paraId="1E817196"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Sedež</w:t>
            </w:r>
          </w:p>
        </w:tc>
        <w:tc>
          <w:tcPr>
            <w:tcW w:w="1902" w:type="dxa"/>
            <w:shd w:val="clear" w:color="auto" w:fill="FFFFCC"/>
            <w:vAlign w:val="center"/>
          </w:tcPr>
          <w:p w14:paraId="66EF44A2" w14:textId="7777777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Delež lastništva (%)</w:t>
            </w:r>
          </w:p>
        </w:tc>
      </w:tr>
      <w:tr w:rsidR="007F7A53" w:rsidRPr="00983046" w14:paraId="25A8AED5" w14:textId="77777777" w:rsidTr="00C941E3">
        <w:tc>
          <w:tcPr>
            <w:tcW w:w="456" w:type="dxa"/>
          </w:tcPr>
          <w:p w14:paraId="2EB64D7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22C78C9A"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5C69C1C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603B638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61661E6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6419BCF3" w14:textId="77777777" w:rsidTr="00C941E3">
        <w:tc>
          <w:tcPr>
            <w:tcW w:w="456" w:type="dxa"/>
          </w:tcPr>
          <w:p w14:paraId="5347E65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085B691A"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35DBBC5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49D57B1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1DE1377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284A6AEE" w14:textId="77777777" w:rsidTr="00C941E3">
        <w:tc>
          <w:tcPr>
            <w:tcW w:w="456" w:type="dxa"/>
          </w:tcPr>
          <w:p w14:paraId="4A72A59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2B489B7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1B80910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2E49666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50E97C1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5EFECB9D" w14:textId="77777777" w:rsidTr="00C941E3">
        <w:tc>
          <w:tcPr>
            <w:tcW w:w="456" w:type="dxa"/>
          </w:tcPr>
          <w:p w14:paraId="49F4E78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53621EC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7644574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6D4BFC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1ACDA9FB"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6FD6202C"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p>
    <w:p w14:paraId="049D2589" w14:textId="305F5F45"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V lastništvu zgoraj navedenega gospodarskega subjekta so udeležene naslednje </w:t>
      </w:r>
      <w:r w:rsidRPr="00983046">
        <w:rPr>
          <w:rFonts w:ascii="Univerza Sans" w:hAnsi="Univerza Sans" w:cstheme="minorHAnsi"/>
          <w:b/>
          <w:sz w:val="18"/>
          <w:szCs w:val="18"/>
        </w:rPr>
        <w:t>fizične osebe</w:t>
      </w:r>
      <w:r w:rsidRPr="00983046">
        <w:rPr>
          <w:rFonts w:ascii="Univerza Sans" w:hAnsi="Univerza Sans" w:cstheme="minorHAnsi"/>
          <w:sz w:val="18"/>
          <w:szCs w:val="18"/>
        </w:rPr>
        <w:t>, kot ustanovitelji, družbeniki, vključno s tihimi družbeniki, delničarji, komanditisti ali drugi:</w:t>
      </w:r>
    </w:p>
    <w:p w14:paraId="1BB59B77" w14:textId="77777777" w:rsidR="007F7A53" w:rsidRPr="00983046" w:rsidRDefault="007F7A53" w:rsidP="007F7A53">
      <w:pPr>
        <w:autoSpaceDN/>
        <w:spacing w:line="276" w:lineRule="auto"/>
        <w:contextualSpacing/>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7F7A53" w:rsidRPr="00983046" w14:paraId="2762244A" w14:textId="77777777" w:rsidTr="0019400F">
        <w:trPr>
          <w:trHeight w:val="340"/>
        </w:trPr>
        <w:tc>
          <w:tcPr>
            <w:tcW w:w="456" w:type="dxa"/>
            <w:shd w:val="clear" w:color="auto" w:fill="FFFFCC"/>
            <w:vAlign w:val="center"/>
          </w:tcPr>
          <w:p w14:paraId="2119DB88"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3088" w:type="dxa"/>
            <w:shd w:val="clear" w:color="auto" w:fill="FFFFCC"/>
            <w:vAlign w:val="center"/>
          </w:tcPr>
          <w:p w14:paraId="7807A5D4"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Ime in priimek</w:t>
            </w:r>
          </w:p>
        </w:tc>
        <w:tc>
          <w:tcPr>
            <w:tcW w:w="3686" w:type="dxa"/>
            <w:shd w:val="clear" w:color="auto" w:fill="FFFFCC"/>
            <w:vAlign w:val="center"/>
          </w:tcPr>
          <w:p w14:paraId="5871A369"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Naslov stalnega bivališča</w:t>
            </w:r>
          </w:p>
        </w:tc>
        <w:tc>
          <w:tcPr>
            <w:tcW w:w="1902" w:type="dxa"/>
            <w:shd w:val="clear" w:color="auto" w:fill="FFFFCC"/>
            <w:vAlign w:val="center"/>
          </w:tcPr>
          <w:p w14:paraId="1A96D47B" w14:textId="7777777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Delež lastništva (%)</w:t>
            </w:r>
          </w:p>
        </w:tc>
      </w:tr>
      <w:tr w:rsidR="007F7A53" w:rsidRPr="00983046" w14:paraId="3DB04E63" w14:textId="77777777" w:rsidTr="00C941E3">
        <w:tc>
          <w:tcPr>
            <w:tcW w:w="456" w:type="dxa"/>
          </w:tcPr>
          <w:p w14:paraId="7B16E7C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38C770C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563F2D5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50BAECF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2E20DC4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076990A1" w14:textId="77777777" w:rsidTr="00C941E3">
        <w:tc>
          <w:tcPr>
            <w:tcW w:w="456" w:type="dxa"/>
          </w:tcPr>
          <w:p w14:paraId="2FBC12B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5D25EB4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12BF56D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51722B8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23FBA15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1BD87670" w14:textId="77777777" w:rsidTr="00C941E3">
        <w:tc>
          <w:tcPr>
            <w:tcW w:w="456" w:type="dxa"/>
          </w:tcPr>
          <w:p w14:paraId="77DE13E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1DAF681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6D38A03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066DC0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7514038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5E7450D0" w14:textId="77777777" w:rsidTr="00C941E3">
        <w:tc>
          <w:tcPr>
            <w:tcW w:w="456" w:type="dxa"/>
          </w:tcPr>
          <w:p w14:paraId="5A446E3E"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0E462C4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351D348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C75C4C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0D0A47E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2F4D1FBE" w14:textId="77777777" w:rsidR="007F7A53" w:rsidRPr="00983046" w:rsidRDefault="007F7A53" w:rsidP="007F7A53">
      <w:pPr>
        <w:autoSpaceDN/>
        <w:contextualSpacing/>
        <w:textAlignment w:val="auto"/>
        <w:rPr>
          <w:rFonts w:ascii="Univerza Sans" w:hAnsi="Univerza Sans" w:cstheme="minorHAnsi"/>
          <w:sz w:val="18"/>
          <w:szCs w:val="18"/>
        </w:rPr>
      </w:pPr>
    </w:p>
    <w:p w14:paraId="4EF57AA8"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Gospodarski subjekti, za katere se glede na določbe zakona, ki ureja gospodarske družbe, šteje, da so z zgoraj navedenim subjektom </w:t>
      </w:r>
      <w:r w:rsidRPr="00983046">
        <w:rPr>
          <w:rFonts w:ascii="Univerza Sans" w:hAnsi="Univerza Sans" w:cstheme="minorHAnsi"/>
          <w:b/>
          <w:sz w:val="18"/>
          <w:szCs w:val="18"/>
        </w:rPr>
        <w:t>povezane družbe</w:t>
      </w:r>
      <w:r w:rsidRPr="00983046">
        <w:rPr>
          <w:rFonts w:ascii="Univerza Sans" w:hAnsi="Univerza Sans" w:cstheme="minorHAnsi"/>
          <w:sz w:val="18"/>
          <w:szCs w:val="18"/>
        </w:rPr>
        <w:t>, so (op. v primeru odsotnosti povezanih družb tabele ni treba izpolniti):</w:t>
      </w:r>
    </w:p>
    <w:p w14:paraId="3A6F5A98" w14:textId="77777777" w:rsidR="007F7A53" w:rsidRPr="00983046" w:rsidRDefault="007F7A53" w:rsidP="007F7A53">
      <w:pPr>
        <w:autoSpaceDN/>
        <w:spacing w:line="276" w:lineRule="auto"/>
        <w:contextualSpacing/>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983046" w14:paraId="4379E23F" w14:textId="77777777" w:rsidTr="0019400F">
        <w:trPr>
          <w:trHeight w:val="340"/>
        </w:trPr>
        <w:tc>
          <w:tcPr>
            <w:tcW w:w="485" w:type="dxa"/>
            <w:shd w:val="clear" w:color="auto" w:fill="FFFFCC"/>
            <w:vAlign w:val="center"/>
          </w:tcPr>
          <w:p w14:paraId="5CF351B5"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4338" w:type="dxa"/>
            <w:shd w:val="clear" w:color="auto" w:fill="FFFFCC"/>
            <w:vAlign w:val="center"/>
          </w:tcPr>
          <w:p w14:paraId="7D927A72"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Naziv</w:t>
            </w:r>
          </w:p>
        </w:tc>
        <w:tc>
          <w:tcPr>
            <w:tcW w:w="4338" w:type="dxa"/>
            <w:shd w:val="clear" w:color="auto" w:fill="FFFFCC"/>
            <w:vAlign w:val="center"/>
          </w:tcPr>
          <w:p w14:paraId="2DD0EF52" w14:textId="00ECA02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Naslov</w:t>
            </w:r>
          </w:p>
        </w:tc>
      </w:tr>
      <w:tr w:rsidR="007F7A53" w:rsidRPr="00983046" w14:paraId="7C2A6D80" w14:textId="77777777" w:rsidTr="00C941E3">
        <w:tc>
          <w:tcPr>
            <w:tcW w:w="485" w:type="dxa"/>
          </w:tcPr>
          <w:p w14:paraId="35E9735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57FA8C0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41DA9D9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ADC9AC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42CE2B70" w14:textId="77777777" w:rsidTr="00C941E3">
        <w:tc>
          <w:tcPr>
            <w:tcW w:w="485" w:type="dxa"/>
          </w:tcPr>
          <w:p w14:paraId="02B7C41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5EEB1C5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CAB425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511C394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77791FDA" w14:textId="77777777" w:rsidTr="00C941E3">
        <w:tc>
          <w:tcPr>
            <w:tcW w:w="485" w:type="dxa"/>
          </w:tcPr>
          <w:p w14:paraId="7A654EE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1B92329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52AAB55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9FCEF6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6B77B313" w14:textId="77777777" w:rsidTr="00C941E3">
        <w:tc>
          <w:tcPr>
            <w:tcW w:w="485" w:type="dxa"/>
          </w:tcPr>
          <w:p w14:paraId="7CC7DB8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1A3D316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389CAC7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6D90EA4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6A1DDCA8"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16A70382"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10A8B4B2"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3D3313AD"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254F9250"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r w:rsidRPr="00983046">
        <w:rPr>
          <w:rFonts w:ascii="Univerza Sans" w:eastAsia="Times New Roman" w:hAnsi="Univerza Sans" w:cstheme="minorHAnsi"/>
          <w:sz w:val="18"/>
          <w:szCs w:val="18"/>
          <w:lang w:eastAsia="sl-SI"/>
        </w:rPr>
        <w:t xml:space="preserve">Ta izjava je dana pod </w:t>
      </w:r>
      <w:r w:rsidRPr="00983046">
        <w:rPr>
          <w:rFonts w:ascii="Univerza Sans" w:eastAsia="Calibri" w:hAnsi="Univerza Sans" w:cstheme="minorHAnsi"/>
          <w:sz w:val="18"/>
          <w:szCs w:val="18"/>
          <w:lang w:eastAsia="zh-CN"/>
        </w:rPr>
        <w:t xml:space="preserve">kazensko in materialno odgovornostjo. </w:t>
      </w:r>
    </w:p>
    <w:p w14:paraId="78ACDFB3"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p>
    <w:p w14:paraId="1B0ED1A9"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t>Gospodarski subjekt lahko obrazec in njegove posamezne vrstice po potrebi razširi.</w:t>
      </w:r>
    </w:p>
    <w:p w14:paraId="228E0F25"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p>
    <w:p w14:paraId="3EE7D49C" w14:textId="77777777" w:rsidR="007F7A53" w:rsidRPr="00983046" w:rsidRDefault="007F7A53" w:rsidP="007F7A53">
      <w:pPr>
        <w:rPr>
          <w:rFonts w:ascii="Univerza Sans" w:eastAsia="Times New Roman" w:hAnsi="Univerza Sans" w:cstheme="minorHAnsi"/>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983046" w14:paraId="4A31413F" w14:textId="77777777" w:rsidTr="00EA27BF">
        <w:trPr>
          <w:trHeight w:val="340"/>
        </w:trPr>
        <w:tc>
          <w:tcPr>
            <w:tcW w:w="928" w:type="dxa"/>
            <w:vAlign w:val="center"/>
          </w:tcPr>
          <w:p w14:paraId="5ED43A2A" w14:textId="7777777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0EC840C4" w14:textId="7777777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p>
        </w:tc>
        <w:tc>
          <w:tcPr>
            <w:tcW w:w="2977" w:type="dxa"/>
            <w:vAlign w:val="center"/>
          </w:tcPr>
          <w:p w14:paraId="33695B12" w14:textId="4D28A4F0" w:rsidR="00EA27BF" w:rsidRPr="00983046" w:rsidRDefault="00EA27BF" w:rsidP="00EA27BF">
            <w:pPr>
              <w:spacing w:after="0" w:line="240" w:lineRule="auto"/>
              <w:jc w:val="center"/>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kern w:val="2"/>
                <w:sz w:val="18"/>
                <w:szCs w:val="18"/>
              </w:rPr>
              <w:t>Žig</w:t>
            </w:r>
          </w:p>
        </w:tc>
        <w:tc>
          <w:tcPr>
            <w:tcW w:w="3536" w:type="dxa"/>
            <w:vAlign w:val="center"/>
          </w:tcPr>
          <w:p w14:paraId="6BD7A065" w14:textId="2ADB459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kern w:val="2"/>
                <w:sz w:val="18"/>
                <w:szCs w:val="18"/>
              </w:rPr>
              <w:t>Podpis odgovorne osebe:</w:t>
            </w:r>
          </w:p>
        </w:tc>
      </w:tr>
      <w:tr w:rsidR="007F7A53" w:rsidRPr="00983046"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2977" w:type="dxa"/>
          </w:tcPr>
          <w:p w14:paraId="5CB5E9F3"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9DCF781"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r>
    </w:tbl>
    <w:p w14:paraId="24942670" w14:textId="298EB9EA" w:rsidR="007F7A53" w:rsidRPr="00983046" w:rsidRDefault="007F7A53" w:rsidP="007F7A53">
      <w:pPr>
        <w:widowControl/>
        <w:spacing w:after="0" w:line="276" w:lineRule="auto"/>
        <w:ind w:left="4248" w:right="6" w:firstLine="708"/>
        <w:jc w:val="both"/>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br w:type="page"/>
      </w:r>
    </w:p>
    <w:p w14:paraId="1BDF1D12" w14:textId="77777777" w:rsidR="00CC7A0B" w:rsidRPr="00983046" w:rsidRDefault="00CC7A0B" w:rsidP="00CC7A0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theme="minorHAnsi"/>
          <w:b/>
          <w:bCs/>
          <w:color w:val="000000"/>
          <w:sz w:val="18"/>
          <w:szCs w:val="18"/>
          <w:lang w:eastAsia="zh-CN"/>
        </w:rPr>
      </w:pPr>
      <w:bookmarkStart w:id="5" w:name="_Toc77248476"/>
      <w:r w:rsidRPr="00983046">
        <w:rPr>
          <w:rFonts w:ascii="Univerza Sans" w:eastAsia="Calibri" w:hAnsi="Univerza Sans" w:cstheme="minorHAnsi"/>
          <w:b/>
          <w:bCs/>
          <w:color w:val="000000"/>
          <w:sz w:val="18"/>
          <w:szCs w:val="18"/>
          <w:lang w:eastAsia="zh-CN"/>
        </w:rPr>
        <w:lastRenderedPageBreak/>
        <w:t>IZJAVA O ODSOTNOSTI OSEBNIH POVEZAV</w:t>
      </w:r>
      <w:bookmarkEnd w:id="5"/>
    </w:p>
    <w:p w14:paraId="596B0352"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b/>
          <w:color w:val="000000"/>
          <w:spacing w:val="8"/>
          <w:sz w:val="18"/>
          <w:szCs w:val="18"/>
        </w:rPr>
      </w:pPr>
    </w:p>
    <w:p w14:paraId="796B3B13"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sz w:val="18"/>
          <w:szCs w:val="18"/>
          <w:lang w:eastAsia="sl-SI"/>
        </w:rPr>
      </w:pPr>
    </w:p>
    <w:tbl>
      <w:tblPr>
        <w:tblStyle w:val="Tabelamrea51"/>
        <w:tblW w:w="0" w:type="auto"/>
        <w:tblLook w:val="04A0" w:firstRow="1" w:lastRow="0" w:firstColumn="1" w:lastColumn="0" w:noHBand="0" w:noVBand="1"/>
      </w:tblPr>
      <w:tblGrid>
        <w:gridCol w:w="3538"/>
        <w:gridCol w:w="5522"/>
      </w:tblGrid>
      <w:tr w:rsidR="00CC7A0B" w:rsidRPr="00983046" w14:paraId="6D9009F5" w14:textId="77777777" w:rsidTr="00CA6E89">
        <w:trPr>
          <w:trHeight w:val="454"/>
        </w:trPr>
        <w:tc>
          <w:tcPr>
            <w:tcW w:w="3539" w:type="dxa"/>
            <w:vAlign w:val="center"/>
          </w:tcPr>
          <w:p w14:paraId="21C64363"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eastAsia="Times New Roman" w:hAnsi="Univerza Sans" w:cstheme="minorHAnsi"/>
                <w:kern w:val="0"/>
                <w:sz w:val="18"/>
                <w:szCs w:val="18"/>
                <w:lang w:eastAsia="sl-SI"/>
              </w:rPr>
              <w:t>Ime in priimek (odgovorna oseba ponudnika)</w:t>
            </w:r>
          </w:p>
        </w:tc>
        <w:tc>
          <w:tcPr>
            <w:tcW w:w="5523" w:type="dxa"/>
            <w:vAlign w:val="center"/>
          </w:tcPr>
          <w:p w14:paraId="4E13EDA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4B12F2C4" w14:textId="77777777" w:rsidTr="00CA6E89">
        <w:trPr>
          <w:trHeight w:val="454"/>
        </w:trPr>
        <w:tc>
          <w:tcPr>
            <w:tcW w:w="3539" w:type="dxa"/>
            <w:vAlign w:val="center"/>
          </w:tcPr>
          <w:p w14:paraId="49DAFF5A"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Naslov stalnega bivališča</w:t>
            </w:r>
          </w:p>
        </w:tc>
        <w:tc>
          <w:tcPr>
            <w:tcW w:w="5523" w:type="dxa"/>
            <w:vAlign w:val="center"/>
          </w:tcPr>
          <w:p w14:paraId="7183099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bl>
    <w:p w14:paraId="30F8230B" w14:textId="77777777" w:rsidR="00CC7A0B" w:rsidRPr="00983046" w:rsidRDefault="00CC7A0B" w:rsidP="00CC7A0B">
      <w:pPr>
        <w:widowControl/>
        <w:spacing w:after="0" w:line="276" w:lineRule="auto"/>
        <w:ind w:right="6"/>
        <w:jc w:val="both"/>
        <w:rPr>
          <w:rFonts w:ascii="Univerza Sans" w:eastAsia="Times New Roman" w:hAnsi="Univerza Sans" w:cstheme="minorHAnsi"/>
          <w:sz w:val="18"/>
          <w:szCs w:val="18"/>
          <w:lang w:eastAsia="sl-SI"/>
        </w:rPr>
      </w:pPr>
    </w:p>
    <w:p w14:paraId="3A652EAB"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56BC2F82" w14:textId="094E2A11"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v postopku oddaje javnega naročila »</w:t>
      </w:r>
      <w:r w:rsidR="00B712B0">
        <w:rPr>
          <w:rFonts w:ascii="Univerza Sans" w:eastAsia="Calibri" w:hAnsi="Univerza Sans" w:cstheme="minorHAnsi"/>
          <w:bCs/>
          <w:color w:val="000000"/>
          <w:sz w:val="18"/>
          <w:szCs w:val="18"/>
          <w:lang w:eastAsia="zh-CN"/>
        </w:rPr>
        <w:t xml:space="preserve">Nakup, dostava in montaža </w:t>
      </w:r>
      <w:r w:rsidR="00645828">
        <w:rPr>
          <w:rFonts w:ascii="Univerza Sans" w:eastAsia="Calibri" w:hAnsi="Univerza Sans" w:cstheme="minorHAnsi"/>
          <w:bCs/>
          <w:color w:val="000000"/>
          <w:sz w:val="18"/>
          <w:szCs w:val="18"/>
          <w:lang w:eastAsia="zh-CN"/>
        </w:rPr>
        <w:t xml:space="preserve">naprav za prezračevanje </w:t>
      </w:r>
      <w:r w:rsidR="00B712B0">
        <w:rPr>
          <w:rFonts w:ascii="Univerza Sans" w:eastAsia="Calibri" w:hAnsi="Univerza Sans" w:cstheme="minorHAnsi"/>
          <w:bCs/>
          <w:color w:val="000000"/>
          <w:sz w:val="18"/>
          <w:szCs w:val="18"/>
          <w:lang w:eastAsia="zh-CN"/>
        </w:rPr>
        <w:t>za potrebe UL BF</w:t>
      </w:r>
      <w:r w:rsidRPr="00983046">
        <w:rPr>
          <w:rFonts w:ascii="Univerza Sans" w:eastAsia="Times New Roman" w:hAnsi="Univerza Sans" w:cstheme="minorHAnsi"/>
          <w:sz w:val="18"/>
          <w:szCs w:val="18"/>
          <w:lang w:eastAsia="sl-SI"/>
        </w:rPr>
        <w:t>«, naročnika Univerza v Ljubljani</w:t>
      </w:r>
      <w:r w:rsidRPr="00983046">
        <w:rPr>
          <w:rFonts w:ascii="Univerza Sans" w:eastAsia="Calibri" w:hAnsi="Univerza Sans" w:cstheme="minorHAnsi"/>
          <w:kern w:val="0"/>
          <w:sz w:val="18"/>
          <w:szCs w:val="18"/>
        </w:rPr>
        <w:t>, Biotehniška fakulteta</w:t>
      </w:r>
      <w:r w:rsidRPr="00983046">
        <w:rPr>
          <w:rFonts w:ascii="Univerza Sans" w:eastAsia="Calibri" w:hAnsi="Univerza Sans" w:cstheme="minorHAnsi"/>
          <w:sz w:val="18"/>
          <w:szCs w:val="18"/>
          <w:lang w:eastAsia="zh-CN"/>
        </w:rPr>
        <w:t>, kot gospodarski subjekt (s.p.) ali odgovorna oseba gospodarskega subjekta – ponudnika:</w:t>
      </w:r>
    </w:p>
    <w:p w14:paraId="0C7782D2"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5FE257AD"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tbl>
      <w:tblPr>
        <w:tblStyle w:val="Tabelamrea51"/>
        <w:tblW w:w="0" w:type="auto"/>
        <w:tblLook w:val="04A0" w:firstRow="1" w:lastRow="0" w:firstColumn="1" w:lastColumn="0" w:noHBand="0" w:noVBand="1"/>
      </w:tblPr>
      <w:tblGrid>
        <w:gridCol w:w="3538"/>
        <w:gridCol w:w="5522"/>
      </w:tblGrid>
      <w:tr w:rsidR="00CC7A0B" w:rsidRPr="00983046" w14:paraId="399B724F" w14:textId="77777777" w:rsidTr="00CA6E89">
        <w:trPr>
          <w:trHeight w:val="454"/>
        </w:trPr>
        <w:tc>
          <w:tcPr>
            <w:tcW w:w="3539" w:type="dxa"/>
            <w:vAlign w:val="center"/>
          </w:tcPr>
          <w:p w14:paraId="094A7A3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Naziv</w:t>
            </w:r>
          </w:p>
        </w:tc>
        <w:tc>
          <w:tcPr>
            <w:tcW w:w="5523" w:type="dxa"/>
            <w:vAlign w:val="center"/>
          </w:tcPr>
          <w:p w14:paraId="093E6453"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27351B5A" w14:textId="77777777" w:rsidTr="00CA6E89">
        <w:trPr>
          <w:trHeight w:val="454"/>
        </w:trPr>
        <w:tc>
          <w:tcPr>
            <w:tcW w:w="3539" w:type="dxa"/>
            <w:tcBorders>
              <w:bottom w:val="single" w:sz="4" w:space="0" w:color="auto"/>
            </w:tcBorders>
            <w:vAlign w:val="center"/>
          </w:tcPr>
          <w:p w14:paraId="1B7D1658"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Poslovni naslov</w:t>
            </w:r>
          </w:p>
        </w:tc>
        <w:tc>
          <w:tcPr>
            <w:tcW w:w="5523" w:type="dxa"/>
            <w:vAlign w:val="center"/>
          </w:tcPr>
          <w:p w14:paraId="28CEF90C"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6D183C00" w14:textId="77777777" w:rsidTr="00CA6E89">
        <w:trPr>
          <w:trHeight w:val="454"/>
        </w:trPr>
        <w:tc>
          <w:tcPr>
            <w:tcW w:w="3539" w:type="dxa"/>
            <w:tcBorders>
              <w:bottom w:val="single" w:sz="4" w:space="0" w:color="auto"/>
            </w:tcBorders>
            <w:vAlign w:val="center"/>
          </w:tcPr>
          <w:p w14:paraId="3B6704F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Matična št.</w:t>
            </w:r>
          </w:p>
        </w:tc>
        <w:tc>
          <w:tcPr>
            <w:tcW w:w="5523" w:type="dxa"/>
            <w:vAlign w:val="center"/>
          </w:tcPr>
          <w:p w14:paraId="7A3562B2"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bl>
    <w:p w14:paraId="55C2B739"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29FBDCDA"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3E545430" w14:textId="77777777" w:rsidR="00CC7A0B" w:rsidRPr="00983046" w:rsidRDefault="00CC7A0B" w:rsidP="00CC7A0B">
      <w:pPr>
        <w:widowControl/>
        <w:spacing w:after="0" w:line="276" w:lineRule="auto"/>
        <w:ind w:right="6"/>
        <w:jc w:val="both"/>
        <w:rPr>
          <w:rFonts w:ascii="Univerza Sans" w:eastAsia="Calibri" w:hAnsi="Univerza Sans" w:cstheme="minorHAnsi"/>
          <w:color w:val="000000"/>
          <w:sz w:val="18"/>
          <w:szCs w:val="18"/>
          <w:lang w:eastAsia="zh-CN"/>
        </w:rPr>
      </w:pPr>
      <w:r w:rsidRPr="00983046">
        <w:rPr>
          <w:rFonts w:ascii="Univerza Sans" w:eastAsia="Calibri" w:hAnsi="Univerza Sans" w:cstheme="minorHAnsi"/>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42E89BB" w14:textId="77777777" w:rsidR="00CC7A0B" w:rsidRPr="00983046" w:rsidRDefault="00CC7A0B" w:rsidP="00CC7A0B">
      <w:pPr>
        <w:widowControl/>
        <w:numPr>
          <w:ilvl w:val="0"/>
          <w:numId w:val="70"/>
        </w:numPr>
        <w:suppressAutoHyphens w:val="0"/>
        <w:autoSpaceDN/>
        <w:spacing w:after="0" w:line="276" w:lineRule="auto"/>
        <w:jc w:val="both"/>
        <w:textAlignment w:val="auto"/>
        <w:rPr>
          <w:rFonts w:ascii="Univerza Sans" w:eastAsia="Calibri" w:hAnsi="Univerza Sans" w:cstheme="minorHAnsi"/>
          <w:color w:val="000000"/>
          <w:kern w:val="0"/>
          <w:sz w:val="18"/>
          <w:szCs w:val="18"/>
        </w:rPr>
      </w:pPr>
      <w:r w:rsidRPr="00983046">
        <w:rPr>
          <w:rFonts w:ascii="Univerza Sans" w:eastAsia="Calibri" w:hAnsi="Univerza Sans" w:cstheme="minorHAnsi"/>
          <w:color w:val="000000"/>
          <w:kern w:val="0"/>
          <w:sz w:val="18"/>
          <w:szCs w:val="18"/>
        </w:rPr>
        <w:t>udeležen kot poslovodja, član poslovodstva ali zakoniti zastopnik ali</w:t>
      </w:r>
    </w:p>
    <w:p w14:paraId="4866B209" w14:textId="77777777" w:rsidR="00CC7A0B" w:rsidRPr="00983046" w:rsidRDefault="00CC7A0B" w:rsidP="00CC7A0B">
      <w:pPr>
        <w:widowControl/>
        <w:numPr>
          <w:ilvl w:val="0"/>
          <w:numId w:val="70"/>
        </w:numPr>
        <w:suppressAutoHyphens w:val="0"/>
        <w:autoSpaceDN/>
        <w:spacing w:after="0" w:line="276" w:lineRule="auto"/>
        <w:ind w:right="6"/>
        <w:jc w:val="both"/>
        <w:textAlignment w:val="auto"/>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color w:val="000000"/>
          <w:sz w:val="18"/>
          <w:szCs w:val="18"/>
          <w:lang w:eastAsia="zh-CN"/>
        </w:rPr>
        <w:t>neposredno ali prek drugih pravnih oseb v več kot pet odstotnem deležu udeležen pri ustanoviteljskih pravicah, upravljanju ali kapitalu.</w:t>
      </w:r>
    </w:p>
    <w:p w14:paraId="26C8DAB6" w14:textId="77777777" w:rsidR="00CC7A0B" w:rsidRPr="00983046" w:rsidRDefault="00CC7A0B" w:rsidP="00CC7A0B">
      <w:pPr>
        <w:spacing w:after="0" w:line="276" w:lineRule="auto"/>
        <w:ind w:right="6"/>
        <w:jc w:val="both"/>
        <w:rPr>
          <w:rFonts w:ascii="Univerza Sans" w:eastAsia="Times New Roman" w:hAnsi="Univerza Sans" w:cstheme="minorHAnsi"/>
          <w:i/>
          <w:color w:val="000000"/>
          <w:sz w:val="18"/>
          <w:szCs w:val="18"/>
          <w:lang w:eastAsia="sl-SI"/>
        </w:rPr>
      </w:pPr>
    </w:p>
    <w:p w14:paraId="027B50FC" w14:textId="77777777" w:rsidR="00CC7A0B" w:rsidRPr="00983046" w:rsidRDefault="00CC7A0B" w:rsidP="00CC7A0B">
      <w:pPr>
        <w:spacing w:after="0" w:line="276" w:lineRule="auto"/>
        <w:ind w:right="6"/>
        <w:jc w:val="both"/>
        <w:rPr>
          <w:rFonts w:ascii="Univerza Sans" w:eastAsia="Times New Roman" w:hAnsi="Univerza Sans" w:cstheme="minorHAnsi"/>
          <w:i/>
          <w:color w:val="000000"/>
          <w:sz w:val="18"/>
          <w:szCs w:val="18"/>
          <w:lang w:eastAsia="sl-SI"/>
        </w:rPr>
      </w:pPr>
      <w:r w:rsidRPr="00983046">
        <w:rPr>
          <w:rFonts w:ascii="Univerza Sans" w:eastAsia="Times New Roman" w:hAnsi="Univerza Sans" w:cstheme="minorHAnsi"/>
          <w:i/>
          <w:color w:val="000000"/>
          <w:sz w:val="18"/>
          <w:szCs w:val="18"/>
          <w:lang w:eastAsia="sl-SI"/>
        </w:rPr>
        <w:t>Izjavo poda ena od odgovornih oseb ponudnika.</w:t>
      </w:r>
    </w:p>
    <w:p w14:paraId="4FDE975B" w14:textId="77777777" w:rsidR="00CC7A0B" w:rsidRPr="00983046" w:rsidRDefault="00CC7A0B" w:rsidP="00CC7A0B">
      <w:pPr>
        <w:spacing w:after="0"/>
        <w:rPr>
          <w:rFonts w:ascii="Univerza Sans" w:eastAsia="Times New Roman" w:hAnsi="Univerza Sans" w:cstheme="minorHAnsi"/>
          <w:i/>
          <w:sz w:val="18"/>
          <w:szCs w:val="18"/>
          <w:lang w:eastAsia="sl-SI"/>
        </w:rPr>
      </w:pPr>
    </w:p>
    <w:p w14:paraId="296166AA" w14:textId="77777777" w:rsidR="00CC7A0B" w:rsidRPr="00983046" w:rsidRDefault="00CC7A0B" w:rsidP="00CC7A0B">
      <w:pPr>
        <w:spacing w:after="0" w:line="276" w:lineRule="auto"/>
        <w:ind w:right="6"/>
        <w:jc w:val="both"/>
        <w:rPr>
          <w:rFonts w:ascii="Univerza Sans" w:eastAsia="Times New Roman" w:hAnsi="Univerza Sans" w:cstheme="minorHAnsi"/>
          <w:color w:val="000000"/>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C7A0B" w:rsidRPr="00983046" w14:paraId="76EEFFC8" w14:textId="77777777" w:rsidTr="00CA6E89">
        <w:trPr>
          <w:trHeight w:val="340"/>
        </w:trPr>
        <w:tc>
          <w:tcPr>
            <w:tcW w:w="928" w:type="dxa"/>
            <w:vAlign w:val="center"/>
          </w:tcPr>
          <w:p w14:paraId="18AC41C1"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23635338"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c>
          <w:tcPr>
            <w:tcW w:w="2977" w:type="dxa"/>
          </w:tcPr>
          <w:p w14:paraId="347C5779" w14:textId="77777777" w:rsidR="00CC7A0B" w:rsidRPr="00983046" w:rsidRDefault="00CC7A0B" w:rsidP="00CA6E89">
            <w:pPr>
              <w:widowControl/>
              <w:spacing w:line="276" w:lineRule="auto"/>
              <w:ind w:right="6"/>
              <w:jc w:val="center"/>
              <w:rPr>
                <w:rFonts w:ascii="Univerza Sans" w:eastAsia="Times New Roman" w:hAnsi="Univerza Sans" w:cstheme="minorHAnsi"/>
                <w:color w:val="000000"/>
                <w:sz w:val="18"/>
                <w:szCs w:val="18"/>
                <w:lang w:eastAsia="sl-SI"/>
              </w:rPr>
            </w:pPr>
            <w:r w:rsidRPr="00983046">
              <w:rPr>
                <w:rFonts w:ascii="Univerza Sans" w:hAnsi="Univerza Sans" w:cstheme="minorHAnsi"/>
                <w:kern w:val="2"/>
                <w:sz w:val="18"/>
                <w:szCs w:val="18"/>
              </w:rPr>
              <w:t>Žig</w:t>
            </w:r>
          </w:p>
        </w:tc>
        <w:tc>
          <w:tcPr>
            <w:tcW w:w="3536" w:type="dxa"/>
            <w:vAlign w:val="center"/>
          </w:tcPr>
          <w:p w14:paraId="2134856A"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r w:rsidRPr="00983046">
              <w:rPr>
                <w:rFonts w:ascii="Univerza Sans" w:hAnsi="Univerza Sans" w:cstheme="minorHAnsi"/>
                <w:kern w:val="2"/>
                <w:sz w:val="18"/>
                <w:szCs w:val="18"/>
              </w:rPr>
              <w:t>Podpis odgovorne osebe:</w:t>
            </w:r>
          </w:p>
        </w:tc>
      </w:tr>
      <w:tr w:rsidR="00CC7A0B" w:rsidRPr="00983046" w14:paraId="560B2776" w14:textId="77777777" w:rsidTr="00CA6E89">
        <w:trPr>
          <w:trHeight w:val="454"/>
        </w:trPr>
        <w:tc>
          <w:tcPr>
            <w:tcW w:w="2547" w:type="dxa"/>
            <w:gridSpan w:val="2"/>
            <w:tcBorders>
              <w:bottom w:val="single" w:sz="4" w:space="0" w:color="auto"/>
            </w:tcBorders>
            <w:vAlign w:val="center"/>
          </w:tcPr>
          <w:p w14:paraId="49D79869"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c>
          <w:tcPr>
            <w:tcW w:w="2977" w:type="dxa"/>
          </w:tcPr>
          <w:p w14:paraId="6EFEDE9D" w14:textId="77777777" w:rsidR="00CC7A0B" w:rsidRPr="00983046" w:rsidRDefault="00CC7A0B" w:rsidP="00CA6E89">
            <w:pPr>
              <w:widowControl/>
              <w:spacing w:line="276" w:lineRule="auto"/>
              <w:ind w:right="6"/>
              <w:jc w:val="center"/>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2AF3182"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r>
    </w:tbl>
    <w:p w14:paraId="04F5AE8A"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i/>
          <w:sz w:val="18"/>
          <w:szCs w:val="18"/>
          <w:lang w:eastAsia="sl-SI"/>
        </w:rPr>
      </w:pPr>
    </w:p>
    <w:p w14:paraId="637F0B3D" w14:textId="6035A159" w:rsidR="00CC7A0B" w:rsidRPr="00983046" w:rsidRDefault="00CC7A0B">
      <w:pPr>
        <w:widowControl/>
        <w:suppressAutoHyphens w:val="0"/>
        <w:autoSpaceDN/>
        <w:spacing w:after="0" w:line="240" w:lineRule="auto"/>
        <w:textAlignment w:val="auto"/>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br w:type="page"/>
      </w:r>
    </w:p>
    <w:p w14:paraId="6293601E" w14:textId="77777777" w:rsidR="007F7A53" w:rsidRPr="00983046"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6" w:name="_Hlk188256298"/>
      <w:r w:rsidRPr="00983046">
        <w:rPr>
          <w:rFonts w:ascii="Univerza Sans" w:eastAsia="Calibri" w:hAnsi="Univerza Sans" w:cstheme="minorHAnsi"/>
          <w:b/>
          <w:bCs/>
          <w:color w:val="000000"/>
          <w:sz w:val="18"/>
          <w:szCs w:val="18"/>
          <w:lang w:eastAsia="zh-CN"/>
        </w:rPr>
        <w:lastRenderedPageBreak/>
        <w:t>IZJAVA O NEOBSTOJU OMEJEVALNIH UKREPOV ZARADI DELOVANJA RUSIJE</w:t>
      </w:r>
    </w:p>
    <w:bookmarkEnd w:id="6"/>
    <w:p w14:paraId="4ADB3909"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5727FBD0"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983046" w14:paraId="39C5097A" w14:textId="77777777" w:rsidTr="00C941E3">
        <w:trPr>
          <w:trHeight w:val="454"/>
        </w:trPr>
        <w:tc>
          <w:tcPr>
            <w:tcW w:w="3539" w:type="dxa"/>
            <w:vAlign w:val="center"/>
          </w:tcPr>
          <w:p w14:paraId="33F449D5"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Naziv</w:t>
            </w:r>
          </w:p>
        </w:tc>
        <w:tc>
          <w:tcPr>
            <w:tcW w:w="5523" w:type="dxa"/>
            <w:vAlign w:val="center"/>
          </w:tcPr>
          <w:p w14:paraId="3DC1401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r w:rsidR="007F7A53" w:rsidRPr="00983046" w14:paraId="742CDB99" w14:textId="77777777" w:rsidTr="00C941E3">
        <w:trPr>
          <w:trHeight w:val="454"/>
        </w:trPr>
        <w:tc>
          <w:tcPr>
            <w:tcW w:w="3539" w:type="dxa"/>
            <w:tcBorders>
              <w:bottom w:val="single" w:sz="4" w:space="0" w:color="auto"/>
            </w:tcBorders>
            <w:vAlign w:val="center"/>
          </w:tcPr>
          <w:p w14:paraId="5709539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Poslovni naslov</w:t>
            </w:r>
          </w:p>
        </w:tc>
        <w:tc>
          <w:tcPr>
            <w:tcW w:w="5523" w:type="dxa"/>
            <w:vAlign w:val="center"/>
          </w:tcPr>
          <w:p w14:paraId="1BD92353"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r w:rsidR="007F7A53" w:rsidRPr="00983046" w14:paraId="0F713B54" w14:textId="77777777" w:rsidTr="00C941E3">
        <w:trPr>
          <w:trHeight w:val="454"/>
        </w:trPr>
        <w:tc>
          <w:tcPr>
            <w:tcW w:w="3539" w:type="dxa"/>
            <w:tcBorders>
              <w:bottom w:val="single" w:sz="4" w:space="0" w:color="auto"/>
            </w:tcBorders>
            <w:vAlign w:val="center"/>
          </w:tcPr>
          <w:p w14:paraId="77F1827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Matična/davčna št.</w:t>
            </w:r>
          </w:p>
        </w:tc>
        <w:tc>
          <w:tcPr>
            <w:tcW w:w="5523" w:type="dxa"/>
            <w:vAlign w:val="center"/>
          </w:tcPr>
          <w:p w14:paraId="072772F1"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bl>
    <w:p w14:paraId="05FDCCB4"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4A2B7EE" w14:textId="0CEC0F86"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Za potrebe postopka javnega naročila za »</w:t>
      </w:r>
      <w:r w:rsidR="00B712B0">
        <w:rPr>
          <w:rFonts w:ascii="Univerza Sans" w:eastAsia="Times New Roman" w:hAnsi="Univerza Sans" w:cstheme="minorHAnsi"/>
          <w:bCs/>
          <w:sz w:val="18"/>
          <w:szCs w:val="18"/>
          <w:lang w:eastAsia="sl-SI"/>
        </w:rPr>
        <w:t xml:space="preserve">Nakup, dostava in montaža </w:t>
      </w:r>
      <w:r w:rsidR="00645828">
        <w:rPr>
          <w:rFonts w:ascii="Univerza Sans" w:eastAsia="Times New Roman" w:hAnsi="Univerza Sans" w:cstheme="minorHAnsi"/>
          <w:bCs/>
          <w:sz w:val="18"/>
          <w:szCs w:val="18"/>
          <w:lang w:eastAsia="sl-SI"/>
        </w:rPr>
        <w:t xml:space="preserve">naprav za prezračevanje </w:t>
      </w:r>
      <w:r w:rsidR="00B712B0">
        <w:rPr>
          <w:rFonts w:ascii="Univerza Sans" w:eastAsia="Times New Roman" w:hAnsi="Univerza Sans" w:cstheme="minorHAnsi"/>
          <w:bCs/>
          <w:sz w:val="18"/>
          <w:szCs w:val="18"/>
          <w:lang w:eastAsia="sl-SI"/>
        </w:rPr>
        <w:t>za potrebe UL BF</w:t>
      </w:r>
      <w:r w:rsidRPr="00983046">
        <w:rPr>
          <w:rFonts w:ascii="Univerza Sans" w:eastAsia="Times New Roman" w:hAnsi="Univerza Sans" w:cstheme="minorHAnsi"/>
          <w:sz w:val="18"/>
          <w:szCs w:val="18"/>
          <w:lang w:eastAsia="sl-SI"/>
        </w:rPr>
        <w:t>« pod kazensko in materialno odgovornostjo izjavljamo, da:</w:t>
      </w:r>
    </w:p>
    <w:p w14:paraId="21771B8D"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168ADE3" w14:textId="77777777" w:rsidR="007F7A53" w:rsidRPr="00983046" w:rsidRDefault="007F7A53" w:rsidP="007F7A53">
      <w:pPr>
        <w:widowControl/>
        <w:numPr>
          <w:ilvl w:val="0"/>
          <w:numId w:val="63"/>
        </w:numPr>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983046" w:rsidRDefault="007F7A53" w:rsidP="007F7A53">
      <w:pPr>
        <w:widowControl/>
        <w:numPr>
          <w:ilvl w:val="0"/>
          <w:numId w:val="63"/>
        </w:numPr>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983046" w:rsidRDefault="007F7A53" w:rsidP="007F7A53">
      <w:pPr>
        <w:ind w:right="6"/>
        <w:rPr>
          <w:rFonts w:ascii="Univerza Sans" w:eastAsia="Times New Roman" w:hAnsi="Univerza Sans" w:cstheme="minorHAnsi"/>
          <w:sz w:val="18"/>
          <w:szCs w:val="18"/>
          <w:lang w:eastAsia="sl-SI"/>
        </w:rPr>
      </w:pPr>
    </w:p>
    <w:p w14:paraId="4A7E36CD" w14:textId="77777777" w:rsidR="007F7A53" w:rsidRPr="00983046" w:rsidRDefault="007F7A53" w:rsidP="007F7A53">
      <w:pPr>
        <w:ind w:right="6"/>
        <w:rPr>
          <w:rFonts w:ascii="Univerza Sans" w:eastAsia="Times New Roman" w:hAnsi="Univerza Sans" w:cstheme="minorHAnsi"/>
          <w:sz w:val="18"/>
          <w:szCs w:val="18"/>
          <w:lang w:eastAsia="sl-SI"/>
        </w:rPr>
      </w:pPr>
    </w:p>
    <w:p w14:paraId="67092166" w14:textId="77777777" w:rsidR="007F7A53" w:rsidRPr="00983046" w:rsidRDefault="007F7A53" w:rsidP="007F7A53">
      <w:pPr>
        <w:spacing w:after="0" w:line="276" w:lineRule="auto"/>
        <w:ind w:right="6"/>
        <w:jc w:val="both"/>
        <w:rPr>
          <w:rFonts w:ascii="Univerza Sans" w:eastAsia="Times New Roman" w:hAnsi="Univerza Sans" w:cstheme="minorHAnsi"/>
          <w:i/>
          <w:color w:val="000000"/>
          <w:sz w:val="18"/>
          <w:szCs w:val="18"/>
          <w:lang w:eastAsia="sl-SI"/>
        </w:rPr>
      </w:pPr>
      <w:r w:rsidRPr="00983046">
        <w:rPr>
          <w:rFonts w:ascii="Univerza Sans" w:eastAsia="Times New Roman" w:hAnsi="Univerza Sans" w:cstheme="minorHAnsi"/>
          <w:i/>
          <w:color w:val="000000"/>
          <w:sz w:val="18"/>
          <w:szCs w:val="18"/>
          <w:lang w:eastAsia="sl-SI"/>
        </w:rPr>
        <w:t xml:space="preserve">Izjavo poda ena od odgovornih oseb gospodarskega subjekta. </w:t>
      </w:r>
    </w:p>
    <w:p w14:paraId="64533878" w14:textId="77777777" w:rsidR="007F7A53" w:rsidRPr="00983046" w:rsidRDefault="007F7A53" w:rsidP="007F7A53">
      <w:pPr>
        <w:spacing w:after="0" w:line="276" w:lineRule="auto"/>
        <w:ind w:right="6"/>
        <w:jc w:val="both"/>
        <w:rPr>
          <w:rFonts w:ascii="Univerza Sans" w:eastAsia="Times New Roman" w:hAnsi="Univerza Sans" w:cstheme="minorHAnsi"/>
          <w:color w:val="000000"/>
          <w:sz w:val="18"/>
          <w:szCs w:val="18"/>
          <w:lang w:eastAsia="sl-SI"/>
        </w:rPr>
      </w:pPr>
    </w:p>
    <w:p w14:paraId="67AA3B71" w14:textId="77777777" w:rsidR="007F7A53" w:rsidRPr="00983046" w:rsidRDefault="007F7A53" w:rsidP="007F7A53">
      <w:pPr>
        <w:spacing w:after="0" w:line="276" w:lineRule="auto"/>
        <w:ind w:right="6"/>
        <w:jc w:val="both"/>
        <w:rPr>
          <w:rFonts w:ascii="Univerza Sans" w:eastAsia="Times New Roman" w:hAnsi="Univerza Sans" w:cstheme="minorHAnsi"/>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983046" w14:paraId="426D4824" w14:textId="77777777" w:rsidTr="000611ED">
        <w:trPr>
          <w:trHeight w:val="340"/>
        </w:trPr>
        <w:tc>
          <w:tcPr>
            <w:tcW w:w="928" w:type="dxa"/>
            <w:vAlign w:val="center"/>
          </w:tcPr>
          <w:p w14:paraId="08B754D1" w14:textId="77777777"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7C3D8594" w14:textId="77777777"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p>
        </w:tc>
        <w:tc>
          <w:tcPr>
            <w:tcW w:w="2977" w:type="dxa"/>
            <w:vAlign w:val="center"/>
          </w:tcPr>
          <w:p w14:paraId="5F3A6CAF" w14:textId="3032D70F" w:rsidR="000611ED" w:rsidRPr="00983046" w:rsidRDefault="000611ED" w:rsidP="000611ED">
            <w:pPr>
              <w:spacing w:after="0" w:line="240" w:lineRule="auto"/>
              <w:jc w:val="center"/>
              <w:rPr>
                <w:rFonts w:ascii="Univerza Sans" w:eastAsia="Times New Roman" w:hAnsi="Univerza Sans" w:cstheme="minorHAnsi"/>
                <w:color w:val="000000"/>
                <w:sz w:val="18"/>
                <w:szCs w:val="18"/>
                <w:lang w:eastAsia="sl-SI"/>
              </w:rPr>
            </w:pPr>
            <w:r w:rsidRPr="00983046">
              <w:rPr>
                <w:rFonts w:ascii="Univerza Sans" w:hAnsi="Univerza Sans" w:cstheme="minorHAnsi"/>
                <w:sz w:val="18"/>
                <w:szCs w:val="18"/>
              </w:rPr>
              <w:t>Žig</w:t>
            </w:r>
          </w:p>
        </w:tc>
        <w:tc>
          <w:tcPr>
            <w:tcW w:w="3536" w:type="dxa"/>
          </w:tcPr>
          <w:p w14:paraId="5F686165" w14:textId="776B66FE"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r w:rsidRPr="00983046">
              <w:rPr>
                <w:rFonts w:ascii="Univerza Sans" w:hAnsi="Univerza Sans" w:cstheme="minorHAnsi"/>
                <w:sz w:val="18"/>
                <w:szCs w:val="18"/>
              </w:rPr>
              <w:t>Podpis odgovorne osebe:</w:t>
            </w:r>
          </w:p>
        </w:tc>
      </w:tr>
      <w:tr w:rsidR="007F7A53" w:rsidRPr="00983046"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2977" w:type="dxa"/>
          </w:tcPr>
          <w:p w14:paraId="352AC956"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57AB2CC"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r>
    </w:tbl>
    <w:p w14:paraId="5B0F0EAA" w14:textId="55F4ED23" w:rsidR="007F7A53" w:rsidRPr="00983046" w:rsidRDefault="007F7A53" w:rsidP="007F7A53">
      <w:pPr>
        <w:ind w:right="6"/>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br w:type="page"/>
      </w:r>
    </w:p>
    <w:p w14:paraId="38293B44" w14:textId="77777777" w:rsidR="006D4E31" w:rsidRPr="00983046" w:rsidRDefault="006D4E31" w:rsidP="006D4E31">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7" w:name="_Toc43283860"/>
      <w:bookmarkStart w:id="8" w:name="_Toc77248474"/>
      <w:bookmarkStart w:id="9" w:name="_Hlk193780075"/>
      <w:r w:rsidRPr="00983046">
        <w:rPr>
          <w:rFonts w:ascii="Univerza Sans" w:eastAsia="Calibri" w:hAnsi="Univerza Sans" w:cstheme="minorHAnsi"/>
          <w:b/>
          <w:bCs/>
          <w:color w:val="000000"/>
          <w:sz w:val="18"/>
          <w:szCs w:val="18"/>
          <w:lang w:eastAsia="zh-CN"/>
        </w:rPr>
        <w:lastRenderedPageBreak/>
        <w:t>MENIČNA IZJAVA</w:t>
      </w:r>
      <w:bookmarkEnd w:id="7"/>
      <w:bookmarkEnd w:id="8"/>
    </w:p>
    <w:p w14:paraId="20D379D8" w14:textId="1FAB9172" w:rsidR="006D4E31" w:rsidRPr="00983046" w:rsidRDefault="006D4E31" w:rsidP="00480B3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Cs/>
          <w:smallCaps/>
          <w:color w:val="000000"/>
          <w:sz w:val="18"/>
          <w:szCs w:val="18"/>
          <w:lang w:eastAsia="zh-CN"/>
        </w:rPr>
      </w:pPr>
      <w:r w:rsidRPr="00983046">
        <w:rPr>
          <w:rFonts w:ascii="Univerza Sans" w:eastAsia="Calibri" w:hAnsi="Univerza Sans" w:cstheme="minorHAnsi"/>
          <w:bCs/>
          <w:smallCaps/>
          <w:color w:val="000000"/>
          <w:sz w:val="18"/>
          <w:szCs w:val="18"/>
          <w:lang w:eastAsia="zh-CN"/>
        </w:rPr>
        <w:t>za dobro izvedbo pogodbenih obveznosti</w:t>
      </w:r>
      <w:bookmarkEnd w:id="9"/>
      <w:r w:rsidR="00480B32" w:rsidRPr="00983046">
        <w:rPr>
          <w:rFonts w:ascii="Univerza Sans" w:eastAsia="Calibri" w:hAnsi="Univerza Sans" w:cstheme="minorHAnsi"/>
          <w:bCs/>
          <w:smallCaps/>
          <w:color w:val="000000"/>
          <w:sz w:val="18"/>
          <w:szCs w:val="18"/>
          <w:lang w:eastAsia="zh-CN"/>
        </w:rPr>
        <w:t xml:space="preserve"> in za odpravo napak v garancijskem obdobju</w:t>
      </w:r>
    </w:p>
    <w:p w14:paraId="6BF61AA6" w14:textId="77777777" w:rsidR="006D4E31" w:rsidRPr="00983046" w:rsidRDefault="006D4E31" w:rsidP="006D4E31">
      <w:pPr>
        <w:widowControl/>
        <w:spacing w:after="0" w:line="276" w:lineRule="auto"/>
        <w:ind w:right="6"/>
        <w:rPr>
          <w:rFonts w:ascii="Univerza Sans" w:eastAsia="Calibri" w:hAnsi="Univerza Sans" w:cstheme="minorHAnsi"/>
          <w:sz w:val="18"/>
          <w:szCs w:val="18"/>
          <w:lang w:eastAsia="zh-CN"/>
        </w:rPr>
      </w:pPr>
    </w:p>
    <w:p w14:paraId="5B694192"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Gospodarski subjekt:</w:t>
      </w:r>
      <w:r w:rsidRPr="00983046">
        <w:rPr>
          <w:rFonts w:ascii="Univerza Sans" w:eastAsia="Calibri" w:hAnsi="Univerza Sans" w:cstheme="minorHAnsi"/>
          <w:sz w:val="18"/>
          <w:szCs w:val="18"/>
          <w:lang w:eastAsia="zh-CN"/>
        </w:rPr>
        <w:t xml:space="preserve"> </w:t>
      </w:r>
    </w:p>
    <w:tbl>
      <w:tblPr>
        <w:tblStyle w:val="Tabelamrea32"/>
        <w:tblW w:w="0" w:type="auto"/>
        <w:tblLook w:val="04A0" w:firstRow="1" w:lastRow="0" w:firstColumn="1" w:lastColumn="0" w:noHBand="0" w:noVBand="1"/>
      </w:tblPr>
      <w:tblGrid>
        <w:gridCol w:w="9070"/>
      </w:tblGrid>
      <w:tr w:rsidR="006D4E31" w:rsidRPr="00983046" w14:paraId="1C47B387" w14:textId="77777777" w:rsidTr="00480B32">
        <w:trPr>
          <w:trHeight w:val="391"/>
        </w:trPr>
        <w:tc>
          <w:tcPr>
            <w:tcW w:w="9212" w:type="dxa"/>
            <w:tcBorders>
              <w:top w:val="nil"/>
              <w:left w:val="nil"/>
              <w:bottom w:val="single" w:sz="4" w:space="0" w:color="auto"/>
              <w:right w:val="nil"/>
            </w:tcBorders>
            <w:vAlign w:val="center"/>
          </w:tcPr>
          <w:p w14:paraId="70057433" w14:textId="77777777" w:rsidR="006D4E31" w:rsidRPr="00983046" w:rsidRDefault="006D4E31" w:rsidP="006D4E31">
            <w:pPr>
              <w:widowControl/>
              <w:suppressAutoHyphens w:val="0"/>
              <w:autoSpaceDN/>
              <w:spacing w:after="0" w:line="240" w:lineRule="auto"/>
              <w:textAlignment w:val="auto"/>
              <w:rPr>
                <w:rFonts w:ascii="Univerza Sans" w:hAnsi="Univerza Sans" w:cstheme="minorHAnsi"/>
                <w:kern w:val="0"/>
                <w:sz w:val="18"/>
                <w:szCs w:val="18"/>
                <w:lang w:eastAsia="sl-SI"/>
              </w:rPr>
            </w:pPr>
          </w:p>
        </w:tc>
      </w:tr>
    </w:tbl>
    <w:p w14:paraId="05BF0435" w14:textId="77777777" w:rsidR="006D4E31" w:rsidRPr="00983046" w:rsidRDefault="006D4E31" w:rsidP="006D4E31">
      <w:pPr>
        <w:widowControl/>
        <w:spacing w:after="0" w:line="276" w:lineRule="auto"/>
        <w:ind w:right="6"/>
        <w:jc w:val="both"/>
        <w:rPr>
          <w:rFonts w:ascii="Univerza Sans" w:eastAsia="Times New Roman" w:hAnsi="Univerza Sans" w:cstheme="minorHAnsi"/>
          <w:sz w:val="18"/>
          <w:szCs w:val="18"/>
          <w:lang w:eastAsia="sl-SI"/>
        </w:rPr>
      </w:pPr>
    </w:p>
    <w:p w14:paraId="0C1127A5" w14:textId="79CFEF23" w:rsidR="006D4E31" w:rsidRPr="00983046" w:rsidRDefault="006D4E31" w:rsidP="006D4E31">
      <w:pPr>
        <w:widowControl/>
        <w:spacing w:after="120" w:line="276" w:lineRule="auto"/>
        <w:ind w:right="6"/>
        <w:jc w:val="both"/>
        <w:rPr>
          <w:rFonts w:ascii="Univerza Sans" w:eastAsia="Calibri" w:hAnsi="Univerza Sans" w:cstheme="minorHAnsi"/>
          <w:sz w:val="18"/>
          <w:szCs w:val="18"/>
          <w:lang w:eastAsia="zh-CN"/>
        </w:rPr>
      </w:pPr>
      <w:bookmarkStart w:id="10" w:name="_Hlk188621277"/>
      <w:r w:rsidRPr="00983046">
        <w:rPr>
          <w:rFonts w:ascii="Univerza Sans" w:eastAsia="Times New Roman" w:hAnsi="Univerza Sans" w:cstheme="minorHAnsi"/>
          <w:sz w:val="18"/>
          <w:szCs w:val="18"/>
          <w:lang w:eastAsia="sl-SI"/>
        </w:rPr>
        <w:t xml:space="preserve">V postopku oddaje javnega naročila </w:t>
      </w:r>
      <w:r w:rsidRPr="00983046">
        <w:rPr>
          <w:rFonts w:ascii="Univerza Sans" w:eastAsia="Calibri" w:hAnsi="Univerza Sans" w:cstheme="minorHAnsi"/>
          <w:b/>
          <w:bCs/>
          <w:sz w:val="18"/>
          <w:szCs w:val="18"/>
          <w:lang w:eastAsia="zh-CN"/>
        </w:rPr>
        <w:t>»</w:t>
      </w:r>
      <w:r w:rsidR="00B712B0">
        <w:rPr>
          <w:rFonts w:ascii="Univerza Sans" w:eastAsia="Calibri" w:hAnsi="Univerza Sans" w:cstheme="minorHAnsi"/>
          <w:b/>
          <w:bCs/>
          <w:color w:val="000000"/>
          <w:sz w:val="18"/>
          <w:szCs w:val="18"/>
          <w:lang w:eastAsia="zh-CN"/>
        </w:rPr>
        <w:t xml:space="preserve">Nakup, dostava in montaža </w:t>
      </w:r>
      <w:r w:rsidR="00645828">
        <w:rPr>
          <w:rFonts w:ascii="Univerza Sans" w:eastAsia="Calibri" w:hAnsi="Univerza Sans" w:cstheme="minorHAnsi"/>
          <w:b/>
          <w:bCs/>
          <w:color w:val="000000"/>
          <w:sz w:val="18"/>
          <w:szCs w:val="18"/>
          <w:lang w:eastAsia="zh-CN"/>
        </w:rPr>
        <w:t xml:space="preserve">naprav za prezračevanje </w:t>
      </w:r>
      <w:r w:rsidR="00B712B0">
        <w:rPr>
          <w:rFonts w:ascii="Univerza Sans" w:eastAsia="Calibri" w:hAnsi="Univerza Sans" w:cstheme="minorHAnsi"/>
          <w:b/>
          <w:bCs/>
          <w:color w:val="000000"/>
          <w:sz w:val="18"/>
          <w:szCs w:val="18"/>
          <w:lang w:eastAsia="zh-CN"/>
        </w:rPr>
        <w:t>za potrebe UL BF</w:t>
      </w:r>
      <w:r w:rsidRPr="00983046">
        <w:rPr>
          <w:rFonts w:ascii="Univerza Sans" w:eastAsia="Calibri" w:hAnsi="Univerza Sans" w:cstheme="minorHAnsi"/>
          <w:b/>
          <w:bCs/>
          <w:sz w:val="18"/>
          <w:szCs w:val="18"/>
          <w:lang w:eastAsia="zh-CN"/>
        </w:rPr>
        <w:t>«</w:t>
      </w:r>
      <w:r w:rsidRPr="00983046">
        <w:rPr>
          <w:rFonts w:ascii="Univerza Sans" w:eastAsia="Calibri" w:hAnsi="Univerza Sans" w:cstheme="minorHAnsi"/>
          <w:bCs/>
          <w:sz w:val="18"/>
          <w:szCs w:val="18"/>
          <w:lang w:eastAsia="zh-CN"/>
        </w:rPr>
        <w:t>,</w:t>
      </w:r>
      <w:r w:rsidRPr="00983046">
        <w:rPr>
          <w:rFonts w:ascii="Univerza Sans" w:eastAsia="Calibri" w:hAnsi="Univerza Sans" w:cstheme="minorHAnsi"/>
          <w:sz w:val="18"/>
          <w:szCs w:val="18"/>
          <w:lang w:eastAsia="zh-CN"/>
        </w:rPr>
        <w:t xml:space="preserve"> </w:t>
      </w:r>
      <w:r w:rsidR="00C56761" w:rsidRPr="00983046">
        <w:rPr>
          <w:rFonts w:ascii="Univerza Sans" w:eastAsia="Calibri" w:hAnsi="Univerza Sans" w:cstheme="minorHAnsi"/>
          <w:sz w:val="18"/>
          <w:szCs w:val="18"/>
          <w:lang w:eastAsia="zh-CN"/>
        </w:rPr>
        <w:t xml:space="preserve">za </w:t>
      </w:r>
      <w:r w:rsidRPr="00983046">
        <w:rPr>
          <w:rFonts w:ascii="Univerza Sans" w:eastAsia="Calibri" w:hAnsi="Univerza Sans" w:cstheme="minorHAnsi"/>
          <w:color w:val="000000"/>
          <w:kern w:val="0"/>
          <w:sz w:val="18"/>
          <w:szCs w:val="18"/>
        </w:rPr>
        <w:t>Univerzo v Ljubljani, Biotehniško fakulteto (v nadaljevanju: naročnik)</w:t>
      </w:r>
      <w:r w:rsidRPr="00983046">
        <w:rPr>
          <w:rFonts w:ascii="Univerza Sans" w:eastAsia="Calibri" w:hAnsi="Univerza Sans" w:cstheme="minorHAnsi"/>
          <w:sz w:val="18"/>
          <w:szCs w:val="18"/>
          <w:lang w:eastAsia="zh-CN"/>
        </w:rPr>
        <w:t>, pooblaščamo, da izpolni v vseh neizpolnjenih delih, vključno s pripisom »brez protesta«, vsako od podpisanih in žigosanih bianko menic za dobro izvedbo pogodbenih obveznosti</w:t>
      </w:r>
      <w:r w:rsidR="00805AAD" w:rsidRPr="00983046">
        <w:rPr>
          <w:rFonts w:ascii="Univerza Sans" w:eastAsia="Calibri" w:hAnsi="Univerza Sans" w:cstheme="minorHAnsi"/>
          <w:sz w:val="18"/>
          <w:szCs w:val="18"/>
          <w:lang w:eastAsia="zh-CN"/>
        </w:rPr>
        <w:t xml:space="preserve"> in za odpravo napak v garancijskem obdobju</w:t>
      </w:r>
      <w:r w:rsidRPr="00983046">
        <w:rPr>
          <w:rFonts w:ascii="Univerza Sans" w:eastAsia="Calibri" w:hAnsi="Univerza Sans" w:cstheme="minorHAnsi"/>
          <w:sz w:val="18"/>
          <w:szCs w:val="18"/>
          <w:lang w:eastAsia="zh-CN"/>
        </w:rPr>
        <w:t xml:space="preserve">, ki jih </w:t>
      </w:r>
      <w:r w:rsidR="001D30C3">
        <w:rPr>
          <w:rFonts w:ascii="Univerza Sans" w:eastAsia="Calibri" w:hAnsi="Univerza Sans" w:cstheme="minorHAnsi"/>
          <w:sz w:val="18"/>
          <w:szCs w:val="18"/>
          <w:lang w:eastAsia="zh-CN"/>
        </w:rPr>
        <w:t>predajamo</w:t>
      </w:r>
      <w:r w:rsidRPr="00983046">
        <w:rPr>
          <w:rFonts w:ascii="Univerza Sans" w:eastAsia="Calibri" w:hAnsi="Univerza Sans" w:cstheme="minorHAnsi"/>
          <w:sz w:val="18"/>
          <w:szCs w:val="18"/>
          <w:lang w:eastAsia="zh-CN"/>
        </w:rPr>
        <w:t xml:space="preserve"> naročniku ob </w:t>
      </w:r>
      <w:r w:rsidR="008E22A0">
        <w:rPr>
          <w:rFonts w:ascii="Univerza Sans" w:eastAsia="Calibri" w:hAnsi="Univerza Sans" w:cstheme="minorHAnsi"/>
          <w:sz w:val="18"/>
          <w:szCs w:val="18"/>
          <w:lang w:eastAsia="zh-CN"/>
        </w:rPr>
        <w:t>podpisu</w:t>
      </w:r>
      <w:r w:rsidRPr="00983046">
        <w:rPr>
          <w:rFonts w:ascii="Univerza Sans" w:eastAsia="Calibri" w:hAnsi="Univerza Sans" w:cstheme="minorHAnsi"/>
          <w:sz w:val="18"/>
          <w:szCs w:val="18"/>
          <w:lang w:eastAsia="zh-CN"/>
        </w:rPr>
        <w:t xml:space="preserve"> Pogodbe za </w:t>
      </w:r>
      <w:r w:rsidR="00645828">
        <w:rPr>
          <w:rFonts w:ascii="Univerza Sans" w:eastAsia="Calibri" w:hAnsi="Univerza Sans" w:cstheme="minorHAnsi"/>
          <w:kern w:val="0"/>
          <w:sz w:val="18"/>
          <w:szCs w:val="18"/>
        </w:rPr>
        <w:fldChar w:fldCharType="begin">
          <w:ffData>
            <w:name w:val=""/>
            <w:enabled/>
            <w:calcOnExit w:val="0"/>
            <w:textInput>
              <w:default w:val="dobavo, dostavo in montažo naprav za prezračevanje za potrebe UL BF"/>
            </w:textInput>
          </w:ffData>
        </w:fldChar>
      </w:r>
      <w:r w:rsidR="00645828">
        <w:rPr>
          <w:rFonts w:ascii="Univerza Sans" w:eastAsia="Calibri" w:hAnsi="Univerza Sans" w:cstheme="minorHAnsi"/>
          <w:kern w:val="0"/>
          <w:sz w:val="18"/>
          <w:szCs w:val="18"/>
        </w:rPr>
        <w:instrText xml:space="preserve"> FORMTEXT </w:instrText>
      </w:r>
      <w:r w:rsidR="00645828">
        <w:rPr>
          <w:rFonts w:ascii="Univerza Sans" w:eastAsia="Calibri" w:hAnsi="Univerza Sans" w:cstheme="minorHAnsi"/>
          <w:kern w:val="0"/>
          <w:sz w:val="18"/>
          <w:szCs w:val="18"/>
        </w:rPr>
      </w:r>
      <w:r w:rsidR="00645828">
        <w:rPr>
          <w:rFonts w:ascii="Univerza Sans" w:eastAsia="Calibri" w:hAnsi="Univerza Sans" w:cstheme="minorHAnsi"/>
          <w:kern w:val="0"/>
          <w:sz w:val="18"/>
          <w:szCs w:val="18"/>
        </w:rPr>
        <w:fldChar w:fldCharType="separate"/>
      </w:r>
      <w:r w:rsidR="00645828">
        <w:rPr>
          <w:rFonts w:ascii="Univerza Sans" w:eastAsia="Calibri" w:hAnsi="Univerza Sans" w:cstheme="minorHAnsi"/>
          <w:noProof/>
          <w:kern w:val="0"/>
          <w:sz w:val="18"/>
          <w:szCs w:val="18"/>
        </w:rPr>
        <w:t>dobavo, dostavo in montažo naprav za prezračevanje za potrebe UL BF</w:t>
      </w:r>
      <w:r w:rsidR="00645828">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sz w:val="18"/>
          <w:szCs w:val="18"/>
          <w:lang w:eastAsia="zh-CN"/>
        </w:rPr>
        <w:t xml:space="preserve">št. </w:t>
      </w:r>
      <w:r w:rsidR="00645828">
        <w:rPr>
          <w:rFonts w:ascii="Univerza Sans" w:eastAsia="Calibri" w:hAnsi="Univerza Sans" w:cstheme="minorHAnsi"/>
          <w:kern w:val="0"/>
          <w:sz w:val="18"/>
          <w:szCs w:val="18"/>
        </w:rPr>
        <w:fldChar w:fldCharType="begin">
          <w:ffData>
            <w:name w:val=""/>
            <w:enabled/>
            <w:calcOnExit w:val="0"/>
            <w:textInput>
              <w:default w:val="401-20/2026-xx"/>
            </w:textInput>
          </w:ffData>
        </w:fldChar>
      </w:r>
      <w:r w:rsidR="00645828">
        <w:rPr>
          <w:rFonts w:ascii="Univerza Sans" w:eastAsia="Calibri" w:hAnsi="Univerza Sans" w:cstheme="minorHAnsi"/>
          <w:kern w:val="0"/>
          <w:sz w:val="18"/>
          <w:szCs w:val="18"/>
        </w:rPr>
        <w:instrText xml:space="preserve"> FORMTEXT </w:instrText>
      </w:r>
      <w:r w:rsidR="00645828">
        <w:rPr>
          <w:rFonts w:ascii="Univerza Sans" w:eastAsia="Calibri" w:hAnsi="Univerza Sans" w:cstheme="minorHAnsi"/>
          <w:kern w:val="0"/>
          <w:sz w:val="18"/>
          <w:szCs w:val="18"/>
        </w:rPr>
      </w:r>
      <w:r w:rsidR="00645828">
        <w:rPr>
          <w:rFonts w:ascii="Univerza Sans" w:eastAsia="Calibri" w:hAnsi="Univerza Sans" w:cstheme="minorHAnsi"/>
          <w:kern w:val="0"/>
          <w:sz w:val="18"/>
          <w:szCs w:val="18"/>
        </w:rPr>
        <w:fldChar w:fldCharType="separate"/>
      </w:r>
      <w:r w:rsidR="00645828">
        <w:rPr>
          <w:rFonts w:ascii="Univerza Sans" w:eastAsia="Calibri" w:hAnsi="Univerza Sans" w:cstheme="minorHAnsi"/>
          <w:noProof/>
          <w:kern w:val="0"/>
          <w:sz w:val="18"/>
          <w:szCs w:val="18"/>
        </w:rPr>
        <w:t>401-20/2026-xx</w:t>
      </w:r>
      <w:r w:rsidR="00645828">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w:t>
      </w:r>
    </w:p>
    <w:p w14:paraId="41C456F1" w14:textId="62F25D4D" w:rsidR="006D4E31" w:rsidRPr="00983046" w:rsidRDefault="006D4E31" w:rsidP="006D4E31">
      <w:pPr>
        <w:widowControl/>
        <w:spacing w:after="120" w:line="276" w:lineRule="auto"/>
        <w:ind w:right="6"/>
        <w:jc w:val="both"/>
        <w:rPr>
          <w:rFonts w:ascii="Univerza Sans" w:hAnsi="Univerza Sans" w:cstheme="minorHAnsi"/>
          <w:sz w:val="18"/>
          <w:szCs w:val="18"/>
        </w:rPr>
      </w:pPr>
      <w:r w:rsidRPr="00983046">
        <w:rPr>
          <w:rFonts w:ascii="Univerza Sans" w:eastAsia="Calibri" w:hAnsi="Univerza Sans" w:cstheme="minorHAnsi"/>
          <w:sz w:val="18"/>
          <w:szCs w:val="18"/>
          <w:lang w:eastAsia="zh-CN"/>
        </w:rPr>
        <w:t xml:space="preserve">Naročnik lahko bianko menico izpolni in unovči do zneska </w:t>
      </w:r>
      <w:r w:rsidRPr="00983046">
        <w:rPr>
          <w:rFonts w:ascii="Univerza Sans" w:eastAsia="Calibri" w:hAnsi="Univerza Sans" w:cstheme="minorHAnsi"/>
          <w:b/>
          <w:kern w:val="0"/>
          <w:sz w:val="18"/>
          <w:szCs w:val="18"/>
          <w:u w:val="single"/>
        </w:rPr>
        <w:fldChar w:fldCharType="begin">
          <w:ffData>
            <w:name w:val=""/>
            <w:enabled/>
            <w:calcOnExit w:val="0"/>
            <w:textInput/>
          </w:ffData>
        </w:fldChar>
      </w:r>
      <w:r w:rsidRPr="00983046">
        <w:rPr>
          <w:rFonts w:ascii="Univerza Sans" w:eastAsia="Calibri" w:hAnsi="Univerza Sans" w:cstheme="minorHAnsi"/>
          <w:b/>
          <w:kern w:val="0"/>
          <w:sz w:val="18"/>
          <w:szCs w:val="18"/>
          <w:u w:val="single"/>
        </w:rPr>
        <w:instrText xml:space="preserve"> FORMTEXT </w:instrText>
      </w:r>
      <w:r w:rsidRPr="00983046">
        <w:rPr>
          <w:rFonts w:ascii="Univerza Sans" w:eastAsia="Calibri" w:hAnsi="Univerza Sans" w:cstheme="minorHAnsi"/>
          <w:b/>
          <w:kern w:val="0"/>
          <w:sz w:val="18"/>
          <w:szCs w:val="18"/>
          <w:u w:val="single"/>
        </w:rPr>
      </w:r>
      <w:r w:rsidRPr="00983046">
        <w:rPr>
          <w:rFonts w:ascii="Univerza Sans" w:eastAsia="Calibri" w:hAnsi="Univerza Sans" w:cstheme="minorHAnsi"/>
          <w:b/>
          <w:kern w:val="0"/>
          <w:sz w:val="18"/>
          <w:szCs w:val="18"/>
          <w:u w:val="single"/>
        </w:rPr>
        <w:fldChar w:fldCharType="separate"/>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sz w:val="18"/>
          <w:szCs w:val="18"/>
          <w:lang w:eastAsia="zh-CN"/>
        </w:rPr>
        <w:t xml:space="preserve"> EUR, kar znaša 10 % pogodbene vrednosti z DDV </w:t>
      </w:r>
      <w:bookmarkStart w:id="11" w:name="_Hlk213743031"/>
      <w:r w:rsidRPr="00983046">
        <w:rPr>
          <w:rFonts w:ascii="Univerza Sans" w:eastAsia="Calibri" w:hAnsi="Univerza Sans" w:cstheme="minorHAnsi"/>
          <w:sz w:val="18"/>
          <w:szCs w:val="18"/>
          <w:lang w:eastAsia="zh-CN"/>
        </w:rPr>
        <w:t xml:space="preserve">do </w:t>
      </w:r>
      <w:r w:rsidR="00E309C4" w:rsidRPr="00E309C4">
        <w:rPr>
          <w:rFonts w:ascii="Univerza Sans" w:eastAsia="Calibri" w:hAnsi="Univerza Sans" w:cstheme="minorHAnsi"/>
          <w:sz w:val="18"/>
          <w:szCs w:val="18"/>
          <w:lang w:eastAsia="zh-CN"/>
        </w:rPr>
        <w:t>izpolnitve vseh pogodbenih obveznosti</w:t>
      </w:r>
      <w:r w:rsidRPr="00983046">
        <w:rPr>
          <w:rFonts w:ascii="Univerza Sans" w:eastAsia="Calibri" w:hAnsi="Univerza Sans" w:cstheme="minorHAnsi"/>
          <w:sz w:val="18"/>
          <w:szCs w:val="18"/>
          <w:lang w:eastAsia="zh-CN"/>
        </w:rPr>
        <w:t xml:space="preserve"> in nadaljnjih 30 dni</w:t>
      </w:r>
      <w:bookmarkEnd w:id="11"/>
      <w:r w:rsidRPr="00983046">
        <w:rPr>
          <w:rFonts w:ascii="Univerza Sans" w:eastAsia="Calibri" w:hAnsi="Univerza Sans" w:cstheme="minorHAnsi"/>
          <w:sz w:val="18"/>
          <w:szCs w:val="18"/>
          <w:lang w:eastAsia="zh-CN"/>
        </w:rPr>
        <w:t>, če (kot primeroma, a ne izključno)</w:t>
      </w:r>
      <w:r w:rsidRPr="00983046">
        <w:rPr>
          <w:rFonts w:ascii="Univerza Sans" w:hAnsi="Univerza Sans" w:cstheme="minorHAnsi"/>
          <w:sz w:val="18"/>
          <w:szCs w:val="18"/>
        </w:rPr>
        <w:t>:</w:t>
      </w:r>
    </w:p>
    <w:p w14:paraId="2448279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7F2426C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28F13082"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47DEC152"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bookmarkStart w:id="12" w:name="_Hlk193975119"/>
      <w:r w:rsidRPr="00983046">
        <w:rPr>
          <w:rFonts w:ascii="Univerza Sans" w:eastAsia="Calibri" w:hAnsi="Univerza Sans" w:cstheme="minorHAnsi"/>
          <w:sz w:val="18"/>
          <w:szCs w:val="18"/>
          <w:lang w:eastAsia="zh-CN"/>
        </w:rPr>
        <w:t>dobavitelj odstopi od pogodbe brez utemeljenega razloga, ki bi izviral iz sfere naročnika; ali</w:t>
      </w:r>
      <w:bookmarkEnd w:id="12"/>
    </w:p>
    <w:p w14:paraId="47AB3550"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0E2925B1"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5B97B2C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65B2F820" w14:textId="77777777" w:rsidR="006D4E31" w:rsidRPr="00983046" w:rsidRDefault="006D4E31" w:rsidP="00480B32">
      <w:pPr>
        <w:widowControl/>
        <w:numPr>
          <w:ilvl w:val="0"/>
          <w:numId w:val="68"/>
        </w:numPr>
        <w:autoSpaceDN/>
        <w:spacing w:after="120" w:line="276" w:lineRule="auto"/>
        <w:ind w:left="850" w:hanging="357"/>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7F3864D4" w14:textId="77777777" w:rsidR="001D30C3" w:rsidRDefault="001D30C3" w:rsidP="00D044AC">
      <w:pPr>
        <w:widowControl/>
        <w:spacing w:after="120" w:line="276" w:lineRule="auto"/>
        <w:ind w:right="6"/>
        <w:jc w:val="both"/>
        <w:rPr>
          <w:rFonts w:ascii="Univerza Sans" w:eastAsia="Calibri" w:hAnsi="Univerza Sans" w:cstheme="minorHAnsi"/>
          <w:sz w:val="18"/>
          <w:szCs w:val="18"/>
          <w:lang w:eastAsia="zh-CN"/>
        </w:rPr>
      </w:pPr>
    </w:p>
    <w:p w14:paraId="78FC8426" w14:textId="22EE9107" w:rsidR="00480B32" w:rsidRPr="00983046" w:rsidRDefault="00480B32" w:rsidP="00D044AC">
      <w:pPr>
        <w:widowControl/>
        <w:spacing w:after="12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 xml:space="preserve">Naročnik lahko bianko menico izpolni in unovči do zneska </w:t>
      </w:r>
      <w:r w:rsidRPr="00983046">
        <w:rPr>
          <w:rFonts w:ascii="Univerza Sans" w:eastAsia="Calibri" w:hAnsi="Univerza Sans" w:cstheme="minorHAnsi"/>
          <w:b/>
          <w:kern w:val="0"/>
          <w:sz w:val="18"/>
          <w:szCs w:val="18"/>
          <w:u w:val="single"/>
        </w:rPr>
        <w:fldChar w:fldCharType="begin">
          <w:ffData>
            <w:name w:val=""/>
            <w:enabled/>
            <w:calcOnExit w:val="0"/>
            <w:textInput/>
          </w:ffData>
        </w:fldChar>
      </w:r>
      <w:r w:rsidRPr="00983046">
        <w:rPr>
          <w:rFonts w:ascii="Univerza Sans" w:eastAsia="Calibri" w:hAnsi="Univerza Sans" w:cstheme="minorHAnsi"/>
          <w:b/>
          <w:kern w:val="0"/>
          <w:sz w:val="18"/>
          <w:szCs w:val="18"/>
          <w:u w:val="single"/>
        </w:rPr>
        <w:instrText xml:space="preserve"> FORMTEXT </w:instrText>
      </w:r>
      <w:r w:rsidRPr="00983046">
        <w:rPr>
          <w:rFonts w:ascii="Univerza Sans" w:eastAsia="Calibri" w:hAnsi="Univerza Sans" w:cstheme="minorHAnsi"/>
          <w:b/>
          <w:kern w:val="0"/>
          <w:sz w:val="18"/>
          <w:szCs w:val="18"/>
          <w:u w:val="single"/>
        </w:rPr>
      </w:r>
      <w:r w:rsidRPr="00983046">
        <w:rPr>
          <w:rFonts w:ascii="Univerza Sans" w:eastAsia="Calibri" w:hAnsi="Univerza Sans" w:cstheme="minorHAnsi"/>
          <w:b/>
          <w:kern w:val="0"/>
          <w:sz w:val="18"/>
          <w:szCs w:val="18"/>
          <w:u w:val="single"/>
        </w:rPr>
        <w:fldChar w:fldCharType="separate"/>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sz w:val="18"/>
          <w:szCs w:val="18"/>
          <w:lang w:eastAsia="zh-CN"/>
        </w:rPr>
        <w:t xml:space="preserve"> EUR, kar znaša 5 % pogodbene vrednosti z DDV </w:t>
      </w:r>
      <w:bookmarkStart w:id="13" w:name="_Hlk213743081"/>
      <w:r w:rsidRPr="00983046">
        <w:rPr>
          <w:rFonts w:ascii="Univerza Sans" w:eastAsia="Calibri" w:hAnsi="Univerza Sans" w:cstheme="minorHAnsi"/>
          <w:sz w:val="18"/>
          <w:szCs w:val="18"/>
          <w:lang w:eastAsia="zh-CN"/>
        </w:rPr>
        <w:t xml:space="preserve">do </w:t>
      </w:r>
      <w:r w:rsidR="008E22A0">
        <w:rPr>
          <w:rFonts w:ascii="Univerza Sans" w:eastAsia="Calibri" w:hAnsi="Univerza Sans" w:cstheme="minorHAnsi"/>
          <w:sz w:val="18"/>
          <w:szCs w:val="18"/>
          <w:lang w:eastAsia="zh-CN"/>
        </w:rPr>
        <w:t>poteka</w:t>
      </w:r>
      <w:r w:rsidR="00E309C4">
        <w:rPr>
          <w:rFonts w:ascii="Univerza Sans" w:eastAsia="Calibri" w:hAnsi="Univerza Sans" w:cstheme="minorHAnsi"/>
          <w:sz w:val="18"/>
          <w:szCs w:val="18"/>
          <w:lang w:eastAsia="zh-CN"/>
        </w:rPr>
        <w:t xml:space="preserve"> </w:t>
      </w:r>
      <w:r w:rsidRPr="00983046">
        <w:rPr>
          <w:rFonts w:ascii="Univerza Sans" w:eastAsia="Calibri" w:hAnsi="Univerza Sans" w:cstheme="minorHAnsi"/>
          <w:sz w:val="18"/>
          <w:szCs w:val="18"/>
          <w:lang w:eastAsia="zh-CN"/>
        </w:rPr>
        <w:t xml:space="preserve">garancijskega </w:t>
      </w:r>
      <w:r w:rsidR="001D30C3">
        <w:rPr>
          <w:rFonts w:ascii="Univerza Sans" w:eastAsia="Calibri" w:hAnsi="Univerza Sans" w:cstheme="minorHAnsi"/>
          <w:sz w:val="18"/>
          <w:szCs w:val="18"/>
          <w:lang w:eastAsia="zh-CN"/>
        </w:rPr>
        <w:t>roka</w:t>
      </w:r>
      <w:r w:rsidRPr="00983046">
        <w:rPr>
          <w:rFonts w:ascii="Univerza Sans" w:eastAsia="Calibri" w:hAnsi="Univerza Sans" w:cstheme="minorHAnsi"/>
          <w:sz w:val="18"/>
          <w:szCs w:val="18"/>
          <w:lang w:eastAsia="zh-CN"/>
        </w:rPr>
        <w:t xml:space="preserve"> in nadaljnjih 30 dni</w:t>
      </w:r>
      <w:bookmarkEnd w:id="13"/>
      <w:r w:rsidRPr="00983046">
        <w:rPr>
          <w:rFonts w:ascii="Univerza Sans" w:eastAsia="Calibri" w:hAnsi="Univerza Sans" w:cstheme="minorHAnsi"/>
          <w:sz w:val="18"/>
          <w:szCs w:val="18"/>
          <w:lang w:eastAsia="zh-CN"/>
        </w:rPr>
        <w:t xml:space="preserve">, če (kot primeroma, a ne </w:t>
      </w:r>
      <w:r w:rsidRPr="00983046">
        <w:rPr>
          <w:rFonts w:ascii="Univerza Sans" w:hAnsi="Univerza Sans" w:cstheme="minorHAnsi"/>
          <w:sz w:val="18"/>
          <w:szCs w:val="18"/>
        </w:rPr>
        <w:t>izključno</w:t>
      </w:r>
      <w:r w:rsidRPr="00983046">
        <w:rPr>
          <w:rFonts w:ascii="Univerza Sans" w:eastAsia="Calibri" w:hAnsi="Univerza Sans" w:cstheme="minorHAnsi"/>
          <w:sz w:val="18"/>
          <w:szCs w:val="18"/>
          <w:lang w:eastAsia="zh-CN"/>
        </w:rPr>
        <w:t>):</w:t>
      </w:r>
    </w:p>
    <w:p w14:paraId="0A66AB08"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1FBC03E3"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0AEDD4DD"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1DE5D06C"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p>
    <w:bookmarkEnd w:id="10"/>
    <w:p w14:paraId="1676D0A6"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983046">
        <w:rPr>
          <w:rFonts w:ascii="Univerza Sans" w:eastAsia="Calibri" w:hAnsi="Univerza Sans" w:cstheme="minorHAnsi"/>
          <w:color w:val="000000"/>
          <w:sz w:val="18"/>
          <w:szCs w:val="18"/>
          <w:shd w:val="clear" w:color="auto" w:fill="FFFFFF"/>
          <w:lang w:eastAsia="zh-CN"/>
        </w:rPr>
        <w:t>SI56 0110 0603 0707 410</w:t>
      </w:r>
      <w:r w:rsidRPr="00983046">
        <w:rPr>
          <w:rFonts w:ascii="Univerza Sans" w:eastAsia="Calibri" w:hAnsi="Univerza Sans" w:cstheme="minorHAnsi"/>
          <w:color w:val="000000"/>
          <w:sz w:val="18"/>
          <w:szCs w:val="18"/>
          <w:lang w:eastAsia="zh-CN"/>
        </w:rPr>
        <w:t xml:space="preserve">, </w:t>
      </w:r>
      <w:r w:rsidRPr="00983046">
        <w:rPr>
          <w:rFonts w:ascii="Univerza Sans" w:eastAsia="Calibri" w:hAnsi="Univerza Sans" w:cstheme="minorHAnsi"/>
          <w:sz w:val="18"/>
          <w:szCs w:val="18"/>
          <w:lang w:eastAsia="zh-CN"/>
        </w:rPr>
        <w:t>odprt pri Banki Slovenije Ljubljana.</w:t>
      </w:r>
    </w:p>
    <w:p w14:paraId="672F2A39" w14:textId="77777777" w:rsidR="006D4E31" w:rsidRPr="00983046" w:rsidRDefault="006D4E31" w:rsidP="006D4E31">
      <w:pPr>
        <w:spacing w:after="0" w:line="276" w:lineRule="auto"/>
        <w:ind w:right="6"/>
        <w:jc w:val="both"/>
        <w:rPr>
          <w:rFonts w:ascii="Univerza Sans" w:eastAsia="Times New Roman" w:hAnsi="Univerza Sans" w:cstheme="minorHAnsi"/>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D4E31" w:rsidRPr="00983046" w14:paraId="6E916F1D" w14:textId="77777777" w:rsidTr="00480B32">
        <w:trPr>
          <w:trHeight w:val="340"/>
        </w:trPr>
        <w:tc>
          <w:tcPr>
            <w:tcW w:w="928" w:type="dxa"/>
            <w:vAlign w:val="center"/>
          </w:tcPr>
          <w:p w14:paraId="1773B635"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Datum:</w:t>
            </w:r>
          </w:p>
        </w:tc>
        <w:tc>
          <w:tcPr>
            <w:tcW w:w="1619" w:type="dxa"/>
            <w:vAlign w:val="center"/>
          </w:tcPr>
          <w:p w14:paraId="4D21DF80"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2977" w:type="dxa"/>
          </w:tcPr>
          <w:p w14:paraId="27881FF2" w14:textId="77777777" w:rsidR="006D4E31" w:rsidRPr="00983046" w:rsidRDefault="006D4E31" w:rsidP="006D4E31">
            <w:pPr>
              <w:spacing w:after="0" w:line="240" w:lineRule="auto"/>
              <w:jc w:val="center"/>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Žig</w:t>
            </w:r>
          </w:p>
        </w:tc>
        <w:tc>
          <w:tcPr>
            <w:tcW w:w="3536" w:type="dxa"/>
            <w:vAlign w:val="center"/>
          </w:tcPr>
          <w:p w14:paraId="2C3E56B7"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Podpis odgovorne osebe:</w:t>
            </w:r>
          </w:p>
        </w:tc>
      </w:tr>
      <w:tr w:rsidR="006D4E31" w:rsidRPr="00983046" w14:paraId="6F16A81B" w14:textId="77777777" w:rsidTr="00480B32">
        <w:trPr>
          <w:trHeight w:val="454"/>
        </w:trPr>
        <w:tc>
          <w:tcPr>
            <w:tcW w:w="2547" w:type="dxa"/>
            <w:gridSpan w:val="2"/>
            <w:tcBorders>
              <w:bottom w:val="single" w:sz="4" w:space="0" w:color="auto"/>
            </w:tcBorders>
            <w:vAlign w:val="center"/>
          </w:tcPr>
          <w:p w14:paraId="5C60940F"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2977" w:type="dxa"/>
          </w:tcPr>
          <w:p w14:paraId="001CEC47"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3536" w:type="dxa"/>
            <w:tcBorders>
              <w:bottom w:val="single" w:sz="4" w:space="0" w:color="auto"/>
            </w:tcBorders>
            <w:vAlign w:val="center"/>
          </w:tcPr>
          <w:p w14:paraId="70A117B0"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r>
    </w:tbl>
    <w:p w14:paraId="533C150F" w14:textId="77777777" w:rsidR="006D4E31" w:rsidRPr="00983046" w:rsidRDefault="006D4E31" w:rsidP="006D4E31">
      <w:pPr>
        <w:widowControl/>
        <w:suppressAutoHyphens w:val="0"/>
        <w:autoSpaceDN/>
        <w:spacing w:after="0" w:line="240" w:lineRule="auto"/>
        <w:textAlignment w:val="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br w:type="page"/>
      </w:r>
    </w:p>
    <w:p w14:paraId="210AB26D" w14:textId="77777777" w:rsidR="000565BF" w:rsidRPr="00983046"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sz w:val="18"/>
          <w:szCs w:val="18"/>
          <w:lang w:eastAsia="zh-CN"/>
        </w:rPr>
      </w:pPr>
      <w:bookmarkStart w:id="14" w:name="_Toc77248477"/>
      <w:r w:rsidRPr="00983046">
        <w:rPr>
          <w:rFonts w:ascii="Univerza Sans" w:eastAsia="Calibri" w:hAnsi="Univerza Sans" w:cstheme="minorHAnsi"/>
          <w:b/>
          <w:bCs/>
          <w:sz w:val="18"/>
          <w:szCs w:val="18"/>
          <w:lang w:eastAsia="zh-CN"/>
        </w:rPr>
        <w:lastRenderedPageBreak/>
        <w:t xml:space="preserve">POGODBA </w:t>
      </w:r>
      <w:bookmarkEnd w:id="14"/>
    </w:p>
    <w:p w14:paraId="6BB284A5" w14:textId="466000DC" w:rsidR="007F7A53" w:rsidRPr="00983046" w:rsidRDefault="00B712B0"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Pr>
          <w:rFonts w:ascii="Univerza Sans" w:eastAsia="Calibri" w:hAnsi="Univerza Sans" w:cstheme="minorHAnsi"/>
          <w:b/>
          <w:bCs/>
          <w:sz w:val="18"/>
          <w:szCs w:val="18"/>
          <w:lang w:eastAsia="zh-CN"/>
        </w:rPr>
        <w:t xml:space="preserve">NAKUP, DOSTAVA IN MONTAŽA </w:t>
      </w:r>
      <w:r w:rsidR="00645828">
        <w:rPr>
          <w:rFonts w:ascii="Univerza Sans" w:eastAsia="Calibri" w:hAnsi="Univerza Sans" w:cstheme="minorHAnsi"/>
          <w:b/>
          <w:bCs/>
          <w:sz w:val="18"/>
          <w:szCs w:val="18"/>
          <w:lang w:eastAsia="zh-CN"/>
        </w:rPr>
        <w:t xml:space="preserve">NAPRAV ZA PREZRAČEVANJE </w:t>
      </w:r>
      <w:r>
        <w:rPr>
          <w:rFonts w:ascii="Univerza Sans" w:eastAsia="Calibri" w:hAnsi="Univerza Sans" w:cstheme="minorHAnsi"/>
          <w:b/>
          <w:bCs/>
          <w:sz w:val="18"/>
          <w:szCs w:val="18"/>
          <w:lang w:eastAsia="zh-CN"/>
        </w:rPr>
        <w:t>ZA POTREBE UL BF</w:t>
      </w:r>
      <w:r w:rsidR="007F7A53" w:rsidRPr="00983046">
        <w:rPr>
          <w:rFonts w:ascii="Univerza Sans" w:eastAsia="Calibri" w:hAnsi="Univerza Sans" w:cstheme="minorHAnsi"/>
          <w:b/>
          <w:bCs/>
          <w:sz w:val="18"/>
          <w:szCs w:val="18"/>
          <w:lang w:eastAsia="zh-CN"/>
        </w:rPr>
        <w:br/>
      </w:r>
      <w:r w:rsidR="007F7A53" w:rsidRPr="00983046">
        <w:rPr>
          <w:rFonts w:ascii="Univerza Sans" w:eastAsia="Calibri" w:hAnsi="Univerza Sans" w:cstheme="minorHAnsi"/>
          <w:b/>
          <w:bCs/>
          <w:color w:val="000000"/>
          <w:sz w:val="18"/>
          <w:szCs w:val="18"/>
          <w:lang w:eastAsia="zh-CN"/>
        </w:rPr>
        <w:t xml:space="preserve">št. </w:t>
      </w:r>
      <w:r w:rsidR="00B54770" w:rsidRPr="00983046">
        <w:rPr>
          <w:rFonts w:ascii="Univerza Sans" w:eastAsia="Calibri" w:hAnsi="Univerza Sans" w:cstheme="minorHAnsi"/>
          <w:b/>
          <w:bCs/>
          <w:color w:val="000000"/>
          <w:sz w:val="18"/>
          <w:szCs w:val="18"/>
          <w:lang w:eastAsia="zh-CN"/>
        </w:rPr>
        <w:t>40</w:t>
      </w:r>
      <w:r w:rsidR="00645828">
        <w:rPr>
          <w:rFonts w:ascii="Univerza Sans" w:eastAsia="Calibri" w:hAnsi="Univerza Sans" w:cstheme="minorHAnsi"/>
          <w:b/>
          <w:bCs/>
          <w:color w:val="000000"/>
          <w:sz w:val="18"/>
          <w:szCs w:val="18"/>
          <w:lang w:eastAsia="zh-CN"/>
        </w:rPr>
        <w:t>1</w:t>
      </w:r>
      <w:r w:rsidR="001C32DB" w:rsidRPr="00983046">
        <w:rPr>
          <w:rFonts w:ascii="Univerza Sans" w:eastAsia="Calibri" w:hAnsi="Univerza Sans" w:cstheme="minorHAnsi"/>
          <w:b/>
          <w:bCs/>
          <w:color w:val="000000"/>
          <w:sz w:val="18"/>
          <w:szCs w:val="18"/>
          <w:lang w:eastAsia="zh-CN"/>
        </w:rPr>
        <w:t>-</w:t>
      </w:r>
      <w:r w:rsidR="00645828">
        <w:rPr>
          <w:rFonts w:ascii="Univerza Sans" w:eastAsia="Calibri" w:hAnsi="Univerza Sans" w:cstheme="minorHAnsi"/>
          <w:b/>
          <w:bCs/>
          <w:color w:val="000000"/>
          <w:sz w:val="18"/>
          <w:szCs w:val="18"/>
          <w:lang w:eastAsia="zh-CN"/>
        </w:rPr>
        <w:t>20</w:t>
      </w:r>
      <w:r w:rsidR="001C32DB" w:rsidRPr="00983046">
        <w:rPr>
          <w:rFonts w:ascii="Univerza Sans" w:eastAsia="Calibri" w:hAnsi="Univerza Sans" w:cstheme="minorHAnsi"/>
          <w:b/>
          <w:bCs/>
          <w:color w:val="000000"/>
          <w:sz w:val="18"/>
          <w:szCs w:val="18"/>
          <w:lang w:eastAsia="zh-CN"/>
        </w:rPr>
        <w:t>/</w:t>
      </w:r>
      <w:r w:rsidR="007F7A53" w:rsidRPr="00983046">
        <w:rPr>
          <w:rFonts w:ascii="Univerza Sans" w:eastAsia="Calibri" w:hAnsi="Univerza Sans" w:cstheme="minorHAnsi"/>
          <w:b/>
          <w:bCs/>
          <w:color w:val="000000"/>
          <w:sz w:val="18"/>
          <w:szCs w:val="18"/>
          <w:lang w:eastAsia="zh-CN"/>
        </w:rPr>
        <w:t>202</w:t>
      </w:r>
      <w:r>
        <w:rPr>
          <w:rFonts w:ascii="Univerza Sans" w:eastAsia="Calibri" w:hAnsi="Univerza Sans" w:cstheme="minorHAnsi"/>
          <w:b/>
          <w:bCs/>
          <w:color w:val="000000"/>
          <w:sz w:val="18"/>
          <w:szCs w:val="18"/>
          <w:lang w:eastAsia="zh-CN"/>
        </w:rPr>
        <w:t>6</w:t>
      </w:r>
      <w:r w:rsidR="007F7A53" w:rsidRPr="00983046">
        <w:rPr>
          <w:rFonts w:ascii="Univerza Sans" w:eastAsia="Calibri" w:hAnsi="Univerza Sans" w:cstheme="minorHAnsi"/>
          <w:b/>
          <w:bCs/>
          <w:color w:val="000000"/>
          <w:sz w:val="18"/>
          <w:szCs w:val="18"/>
          <w:lang w:eastAsia="zh-CN"/>
        </w:rPr>
        <w:t>-</w:t>
      </w:r>
      <w:r w:rsidR="007F7A53" w:rsidRPr="00983046">
        <w:rPr>
          <w:rFonts w:ascii="Univerza Sans" w:eastAsia="Calibri" w:hAnsi="Univerza Sans" w:cstheme="minorHAnsi"/>
          <w:b/>
          <w:bCs/>
          <w:color w:val="000000"/>
          <w:kern w:val="0"/>
          <w:sz w:val="18"/>
          <w:szCs w:val="18"/>
          <w:lang w:eastAsia="zh-CN"/>
        </w:rPr>
        <w:fldChar w:fldCharType="begin">
          <w:ffData>
            <w:name w:val="Besedilo48"/>
            <w:enabled/>
            <w:calcOnExit w:val="0"/>
            <w:textInput/>
          </w:ffData>
        </w:fldChar>
      </w:r>
      <w:bookmarkStart w:id="15" w:name="Besedilo48"/>
      <w:r w:rsidR="007F7A53" w:rsidRPr="00983046">
        <w:rPr>
          <w:rFonts w:ascii="Univerza Sans" w:eastAsia="Calibri" w:hAnsi="Univerza Sans" w:cstheme="minorHAnsi"/>
          <w:b/>
          <w:bCs/>
          <w:color w:val="000000"/>
          <w:kern w:val="0"/>
          <w:sz w:val="18"/>
          <w:szCs w:val="18"/>
          <w:lang w:eastAsia="zh-CN"/>
        </w:rPr>
        <w:instrText xml:space="preserve"> FORMTEXT </w:instrText>
      </w:r>
      <w:r w:rsidR="007F7A53" w:rsidRPr="00983046">
        <w:rPr>
          <w:rFonts w:ascii="Univerza Sans" w:eastAsia="Calibri" w:hAnsi="Univerza Sans" w:cstheme="minorHAnsi"/>
          <w:b/>
          <w:bCs/>
          <w:color w:val="000000"/>
          <w:kern w:val="0"/>
          <w:sz w:val="18"/>
          <w:szCs w:val="18"/>
          <w:lang w:eastAsia="zh-CN"/>
        </w:rPr>
      </w:r>
      <w:r w:rsidR="007F7A53" w:rsidRPr="00983046">
        <w:rPr>
          <w:rFonts w:ascii="Univerza Sans" w:eastAsia="Calibri" w:hAnsi="Univerza Sans" w:cstheme="minorHAnsi"/>
          <w:b/>
          <w:bCs/>
          <w:color w:val="000000"/>
          <w:kern w:val="0"/>
          <w:sz w:val="18"/>
          <w:szCs w:val="18"/>
          <w:lang w:eastAsia="zh-CN"/>
        </w:rPr>
        <w:fldChar w:fldCharType="separate"/>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color w:val="000000"/>
          <w:kern w:val="0"/>
          <w:sz w:val="18"/>
          <w:szCs w:val="18"/>
          <w:lang w:eastAsia="zh-CN"/>
        </w:rPr>
        <w:fldChar w:fldCharType="end"/>
      </w:r>
      <w:bookmarkEnd w:id="15"/>
    </w:p>
    <w:bookmarkEnd w:id="3"/>
    <w:bookmarkEnd w:id="4"/>
    <w:p w14:paraId="3A979591"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6451BD9B"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2EE3CCA9"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ki jo sklepata:</w:t>
      </w:r>
    </w:p>
    <w:p w14:paraId="742F31B4"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5192BD14"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983046" w14:paraId="31E83140" w14:textId="77777777" w:rsidTr="00C941E3">
        <w:trPr>
          <w:trHeight w:val="718"/>
        </w:trPr>
        <w:tc>
          <w:tcPr>
            <w:tcW w:w="2055" w:type="dxa"/>
          </w:tcPr>
          <w:p w14:paraId="056C7752"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w:t>
            </w:r>
          </w:p>
          <w:p w14:paraId="2D2A2A1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459E12D1"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C44C0E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4AA3E9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2230997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D7C96A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6FABE9B1"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c>
          <w:tcPr>
            <w:tcW w:w="6873" w:type="dxa"/>
          </w:tcPr>
          <w:p w14:paraId="31311C85" w14:textId="592C0F06"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U</w:t>
            </w:r>
            <w:r w:rsidR="00BE3E91">
              <w:rPr>
                <w:rFonts w:ascii="Univerza Sans" w:eastAsia="Calibri" w:hAnsi="Univerza Sans" w:cstheme="minorHAnsi"/>
                <w:kern w:val="0"/>
                <w:sz w:val="18"/>
                <w:szCs w:val="18"/>
              </w:rPr>
              <w:t xml:space="preserve">NIVERZA V </w:t>
            </w:r>
            <w:r w:rsidRPr="00983046">
              <w:rPr>
                <w:rFonts w:ascii="Univerza Sans" w:eastAsia="Calibri" w:hAnsi="Univerza Sans" w:cstheme="minorHAnsi"/>
                <w:kern w:val="0"/>
                <w:sz w:val="18"/>
                <w:szCs w:val="18"/>
              </w:rPr>
              <w:t>L</w:t>
            </w:r>
            <w:r w:rsidR="00BE3E91">
              <w:rPr>
                <w:rFonts w:ascii="Univerza Sans" w:eastAsia="Calibri" w:hAnsi="Univerza Sans" w:cstheme="minorHAnsi"/>
                <w:kern w:val="0"/>
                <w:sz w:val="18"/>
                <w:szCs w:val="18"/>
              </w:rPr>
              <w:t>JUBLJANI</w:t>
            </w:r>
            <w:r w:rsidRPr="00983046">
              <w:rPr>
                <w:rFonts w:ascii="Univerza Sans" w:eastAsia="Calibri" w:hAnsi="Univerza Sans" w:cstheme="minorHAnsi"/>
                <w:kern w:val="0"/>
                <w:sz w:val="18"/>
                <w:szCs w:val="18"/>
              </w:rPr>
              <w:t>, BIOTEHNIŠKA FAKULTETA</w:t>
            </w:r>
          </w:p>
          <w:p w14:paraId="441FDF7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Jamnikarjeva 101, 1000 Ljubljana</w:t>
            </w:r>
          </w:p>
          <w:p w14:paraId="15CD17E6"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ki ga zastopa: prof. dr. Marina Pintar, dekanja</w:t>
            </w:r>
          </w:p>
          <w:p w14:paraId="781A9E7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matična št.: 1626914000</w:t>
            </w:r>
          </w:p>
          <w:p w14:paraId="303DC86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identifikacijska št.: SI 94761795</w:t>
            </w:r>
          </w:p>
          <w:p w14:paraId="4D3E8983" w14:textId="367E88B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nadaljevanju naročnik)</w:t>
            </w:r>
          </w:p>
          <w:p w14:paraId="2F4FA076" w14:textId="1CCB8963" w:rsidR="00E225DA" w:rsidRPr="00983046" w:rsidRDefault="00E225DA"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4FBB358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in</w:t>
            </w:r>
          </w:p>
          <w:p w14:paraId="5C011DFC"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r w:rsidR="007F7A53" w:rsidRPr="00983046" w14:paraId="703D2C7C" w14:textId="77777777" w:rsidTr="00C941E3">
        <w:tc>
          <w:tcPr>
            <w:tcW w:w="2055" w:type="dxa"/>
            <w:hideMark/>
          </w:tcPr>
          <w:p w14:paraId="33B642E3"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w:t>
            </w:r>
          </w:p>
        </w:tc>
        <w:tc>
          <w:tcPr>
            <w:tcW w:w="6873" w:type="dxa"/>
          </w:tcPr>
          <w:p w14:paraId="7230C1B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5385C0E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4D47771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ki ga zastopa: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49B0F7F6"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matična št.: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2525783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identifikacijska št.: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2981229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transakcijski račun št., banka: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5A1870B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nadaljevanju dobavitelj)</w:t>
            </w:r>
          </w:p>
          <w:p w14:paraId="76A9EED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bl>
    <w:p w14:paraId="75E084A9"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414E2BB9"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6EF03A6F"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10FEB98D" w14:textId="201908BA" w:rsidR="007F7A53" w:rsidRPr="00983046" w:rsidRDefault="005C41B3" w:rsidP="007F7A53">
      <w:pPr>
        <w:widowControl/>
        <w:spacing w:after="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SPLOŠNE DOLOČBE</w:t>
      </w:r>
    </w:p>
    <w:p w14:paraId="17210834" w14:textId="77777777" w:rsidR="007F7A53" w:rsidRPr="00983046"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9446C49" w14:textId="77777777" w:rsidR="007F7A53" w:rsidRPr="00983046" w:rsidRDefault="007F7A53" w:rsidP="007F7A53">
      <w:pPr>
        <w:widowControl/>
        <w:spacing w:after="0" w:line="276" w:lineRule="auto"/>
        <w:jc w:val="both"/>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Pogodbeni stranki ugotavljata, da:</w:t>
      </w:r>
    </w:p>
    <w:p w14:paraId="0AB80C97" w14:textId="72AEBEA4" w:rsidR="00133805" w:rsidRPr="00983046" w:rsidRDefault="00133805" w:rsidP="00245998">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hAnsi="Univerza Sans" w:cstheme="minorHAnsi"/>
          <w:color w:val="000000"/>
          <w:sz w:val="18"/>
          <w:szCs w:val="18"/>
        </w:rPr>
        <w:t>je</w:t>
      </w:r>
      <w:r w:rsidRPr="00983046">
        <w:rPr>
          <w:rFonts w:ascii="Univerza Sans" w:hAnsi="Univerza Sans" w:cstheme="minorHAnsi"/>
          <w:kern w:val="0"/>
          <w:sz w:val="18"/>
          <w:szCs w:val="18"/>
        </w:rPr>
        <w:t xml:space="preserve"> postopek oddaje javnega naročila za »</w:t>
      </w:r>
      <w:r w:rsidR="00B712B0">
        <w:rPr>
          <w:rFonts w:ascii="Univerza Sans" w:hAnsi="Univerza Sans" w:cstheme="minorHAnsi"/>
          <w:sz w:val="18"/>
          <w:szCs w:val="18"/>
        </w:rPr>
        <w:t xml:space="preserve">Nakup, dostava in montaža </w:t>
      </w:r>
      <w:r w:rsidR="00645828">
        <w:rPr>
          <w:rFonts w:ascii="Univerza Sans" w:hAnsi="Univerza Sans" w:cstheme="minorHAnsi"/>
          <w:sz w:val="18"/>
          <w:szCs w:val="18"/>
        </w:rPr>
        <w:t xml:space="preserve">naprav za prezračevanje </w:t>
      </w:r>
      <w:r w:rsidR="00B712B0">
        <w:rPr>
          <w:rFonts w:ascii="Univerza Sans" w:hAnsi="Univerza Sans" w:cstheme="minorHAnsi"/>
          <w:sz w:val="18"/>
          <w:szCs w:val="18"/>
        </w:rPr>
        <w:t>za potrebe UL BF</w:t>
      </w:r>
      <w:r w:rsidRPr="00983046">
        <w:rPr>
          <w:rFonts w:ascii="Univerza Sans" w:hAnsi="Univerza Sans" w:cstheme="minorHAnsi"/>
          <w:kern w:val="0"/>
          <w:sz w:val="18"/>
          <w:szCs w:val="18"/>
        </w:rPr>
        <w:t>« naročnik izvedel v svojem imenu in za svoj račun,</w:t>
      </w:r>
    </w:p>
    <w:p w14:paraId="44AB0BBB" w14:textId="77777777" w:rsidR="00645828" w:rsidRPr="00826809" w:rsidRDefault="00645828" w:rsidP="00645828">
      <w:pPr>
        <w:widowControl/>
        <w:numPr>
          <w:ilvl w:val="0"/>
          <w:numId w:val="67"/>
        </w:numPr>
        <w:spacing w:after="0" w:line="276" w:lineRule="auto"/>
        <w:ind w:left="709"/>
        <w:jc w:val="both"/>
        <w:textAlignment w:val="auto"/>
        <w:rPr>
          <w:rFonts w:ascii="Univerza Sans" w:hAnsi="Univerza Sans" w:cs="Arial"/>
          <w:color w:val="000000"/>
          <w:sz w:val="18"/>
          <w:szCs w:val="18"/>
        </w:rPr>
      </w:pPr>
      <w:r w:rsidRPr="00826809">
        <w:rPr>
          <w:rFonts w:ascii="Univerza Sans" w:hAnsi="Univerza Sans" w:cs="Arial"/>
          <w:color w:val="000000"/>
          <w:sz w:val="18"/>
          <w:szCs w:val="18"/>
        </w:rPr>
        <w:t>je</w:t>
      </w:r>
      <w:r w:rsidRPr="00826809">
        <w:rPr>
          <w:rFonts w:ascii="Univerza Sans" w:eastAsia="Calibri" w:hAnsi="Univerza Sans" w:cs="Arial"/>
          <w:kern w:val="0"/>
          <w:sz w:val="18"/>
          <w:szCs w:val="18"/>
        </w:rPr>
        <w:t xml:space="preserve"> bilo naročilo izvedeno po odprtem postopku, objavljenem na portalu javnih naročil s št. objave JN00</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/202</w:t>
      </w:r>
      <w:r>
        <w:rPr>
          <w:rFonts w:ascii="Univerza Sans" w:eastAsia="Calibri" w:hAnsi="Univerza Sans" w:cs="Arial"/>
          <w:kern w:val="0"/>
          <w:sz w:val="18"/>
          <w:szCs w:val="18"/>
        </w:rPr>
        <w:t>6</w:t>
      </w:r>
      <w:r w:rsidRPr="00826809">
        <w:rPr>
          <w:rFonts w:ascii="Univerza Sans" w:eastAsia="Calibri" w:hAnsi="Univerza Sans" w:cs="Arial"/>
          <w:kern w:val="0"/>
          <w:sz w:val="18"/>
          <w:szCs w:val="18"/>
        </w:rPr>
        <w:t xml:space="preserve">-EUe16/01 dne </w:t>
      </w:r>
      <w:r w:rsidRPr="00826809">
        <w:rPr>
          <w:rFonts w:ascii="Univerza Sans" w:eastAsia="Calibri" w:hAnsi="Univerza Sans" w:cs="Arial"/>
          <w:kern w:val="0"/>
          <w:sz w:val="18"/>
          <w:szCs w:val="18"/>
        </w:rPr>
        <w:fldChar w:fldCharType="begin">
          <w:ffData>
            <w:name w:val="Besedilo48"/>
            <w:enabled/>
            <w:calcOnExit w:val="0"/>
            <w:textInput/>
          </w:ffData>
        </w:fldChar>
      </w:r>
      <w:r w:rsidRPr="00826809">
        <w:rPr>
          <w:rFonts w:ascii="Univerza Sans" w:eastAsia="Calibri" w:hAnsi="Univerza Sans" w:cs="Arial"/>
          <w:kern w:val="0"/>
          <w:sz w:val="18"/>
          <w:szCs w:val="18"/>
        </w:rPr>
        <w:instrText xml:space="preserve"> FORMTEXT </w:instrText>
      </w:r>
      <w:r w:rsidRPr="00826809">
        <w:rPr>
          <w:rFonts w:ascii="Univerza Sans" w:eastAsia="Calibri" w:hAnsi="Univerza Sans" w:cs="Arial"/>
          <w:kern w:val="0"/>
          <w:sz w:val="18"/>
          <w:szCs w:val="18"/>
        </w:rPr>
      </w:r>
      <w:r w:rsidRPr="00826809">
        <w:rPr>
          <w:rFonts w:ascii="Univerza Sans" w:eastAsia="Calibri" w:hAnsi="Univerza Sans" w:cs="Arial"/>
          <w:kern w:val="0"/>
          <w:sz w:val="18"/>
          <w:szCs w:val="18"/>
        </w:rPr>
        <w:fldChar w:fldCharType="separate"/>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t> </w:t>
      </w:r>
      <w:r w:rsidRPr="00826809">
        <w:rPr>
          <w:rFonts w:ascii="Univerza Sans" w:eastAsia="Calibri" w:hAnsi="Univerza Sans" w:cs="Arial"/>
          <w:kern w:val="0"/>
          <w:sz w:val="18"/>
          <w:szCs w:val="18"/>
        </w:rPr>
        <w:fldChar w:fldCharType="end"/>
      </w:r>
      <w:r w:rsidRPr="00826809">
        <w:rPr>
          <w:rFonts w:ascii="Univerza Sans" w:eastAsia="Calibri" w:hAnsi="Univerza Sans" w:cs="Arial"/>
          <w:kern w:val="0"/>
          <w:sz w:val="18"/>
          <w:szCs w:val="18"/>
        </w:rPr>
        <w:t xml:space="preserve"> </w:t>
      </w:r>
      <w:r w:rsidRPr="00826809">
        <w:rPr>
          <w:rFonts w:ascii="Univerza Sans" w:hAnsi="Univerza Sans" w:cs="Arial"/>
          <w:color w:val="000000"/>
          <w:sz w:val="18"/>
          <w:szCs w:val="18"/>
        </w:rPr>
        <w:t xml:space="preserve">in v Evropskem uradnem listu pod št. objave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 xml:space="preserve"> dne </w:t>
      </w:r>
      <w:r w:rsidRPr="00826809">
        <w:rPr>
          <w:rFonts w:ascii="Univerza Sans" w:hAnsi="Univerza Sans" w:cs="Arial"/>
          <w:color w:val="000000"/>
          <w:sz w:val="18"/>
          <w:szCs w:val="18"/>
        </w:rPr>
        <w:fldChar w:fldCharType="begin">
          <w:ffData>
            <w:name w:val="Besedilo2"/>
            <w:enabled/>
            <w:calcOnExit w:val="0"/>
            <w:textInput/>
          </w:ffData>
        </w:fldChar>
      </w:r>
      <w:r w:rsidRPr="00826809">
        <w:rPr>
          <w:rFonts w:ascii="Univerza Sans" w:hAnsi="Univerza Sans" w:cs="Arial"/>
          <w:color w:val="000000"/>
          <w:sz w:val="18"/>
          <w:szCs w:val="18"/>
        </w:rPr>
        <w:instrText xml:space="preserve"> FORMTEXT </w:instrText>
      </w:r>
      <w:r w:rsidRPr="00826809">
        <w:rPr>
          <w:rFonts w:ascii="Univerza Sans" w:hAnsi="Univerza Sans" w:cs="Arial"/>
          <w:color w:val="000000"/>
          <w:sz w:val="18"/>
          <w:szCs w:val="18"/>
        </w:rPr>
      </w:r>
      <w:r w:rsidRPr="00826809">
        <w:rPr>
          <w:rFonts w:ascii="Univerza Sans" w:hAnsi="Univerza Sans" w:cs="Arial"/>
          <w:color w:val="000000"/>
          <w:sz w:val="18"/>
          <w:szCs w:val="18"/>
        </w:rPr>
        <w:fldChar w:fldCharType="separate"/>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t> </w:t>
      </w:r>
      <w:r w:rsidRPr="00826809">
        <w:rPr>
          <w:rFonts w:ascii="Univerza Sans" w:hAnsi="Univerza Sans" w:cs="Arial"/>
          <w:color w:val="000000"/>
          <w:sz w:val="18"/>
          <w:szCs w:val="18"/>
        </w:rPr>
        <w:fldChar w:fldCharType="end"/>
      </w:r>
      <w:r w:rsidRPr="00826809">
        <w:rPr>
          <w:rFonts w:ascii="Univerza Sans" w:hAnsi="Univerza Sans" w:cs="Arial"/>
          <w:color w:val="000000"/>
          <w:sz w:val="18"/>
          <w:szCs w:val="18"/>
        </w:rPr>
        <w:t>,</w:t>
      </w:r>
    </w:p>
    <w:p w14:paraId="5DE9A71A" w14:textId="62D0B936" w:rsidR="00245998" w:rsidRPr="00983046" w:rsidRDefault="00245998" w:rsidP="00245998">
      <w:pPr>
        <w:widowControl/>
        <w:numPr>
          <w:ilvl w:val="0"/>
          <w:numId w:val="67"/>
        </w:numPr>
        <w:spacing w:after="0" w:line="276" w:lineRule="auto"/>
        <w:ind w:left="709"/>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je </w:t>
      </w:r>
      <w:r w:rsidRPr="00983046">
        <w:rPr>
          <w:rFonts w:ascii="Univerza Sans" w:hAnsi="Univerza Sans" w:cstheme="minorHAnsi"/>
          <w:color w:val="000000"/>
          <w:sz w:val="18"/>
          <w:szCs w:val="18"/>
        </w:rPr>
        <w:t>bil</w:t>
      </w:r>
      <w:r w:rsidRPr="00983046">
        <w:rPr>
          <w:rFonts w:ascii="Univerza Sans" w:eastAsia="Calibri" w:hAnsi="Univerza Sans" w:cstheme="minorHAnsi"/>
          <w:kern w:val="0"/>
          <w:sz w:val="18"/>
          <w:szCs w:val="18"/>
        </w:rPr>
        <w:t xml:space="preserve"> dobavitelj izbran kot najugodnejši ponudnik predmetnega javnega naročila na podlagi odločitve o oddaji naročila št. 40</w:t>
      </w:r>
      <w:r w:rsidR="00645828">
        <w:rPr>
          <w:rFonts w:ascii="Univerza Sans" w:eastAsia="Calibri" w:hAnsi="Univerza Sans" w:cstheme="minorHAnsi"/>
          <w:kern w:val="0"/>
          <w:sz w:val="18"/>
          <w:szCs w:val="18"/>
        </w:rPr>
        <w:t>1</w:t>
      </w:r>
      <w:r w:rsidR="001C32DB" w:rsidRPr="00983046">
        <w:rPr>
          <w:rFonts w:ascii="Univerza Sans" w:eastAsia="Calibri" w:hAnsi="Univerza Sans" w:cstheme="minorHAnsi"/>
          <w:kern w:val="0"/>
          <w:sz w:val="18"/>
          <w:szCs w:val="18"/>
        </w:rPr>
        <w:t>-</w:t>
      </w:r>
      <w:r w:rsidR="00645828">
        <w:rPr>
          <w:rFonts w:ascii="Univerza Sans" w:eastAsia="Calibri" w:hAnsi="Univerza Sans" w:cstheme="minorHAnsi"/>
          <w:kern w:val="0"/>
          <w:sz w:val="18"/>
          <w:szCs w:val="18"/>
        </w:rPr>
        <w:t>20</w:t>
      </w:r>
      <w:r w:rsidR="001C32DB" w:rsidRPr="00983046">
        <w:rPr>
          <w:rFonts w:ascii="Univerza Sans" w:eastAsia="Calibri" w:hAnsi="Univerza Sans" w:cstheme="minorHAnsi"/>
          <w:kern w:val="0"/>
          <w:sz w:val="18"/>
          <w:szCs w:val="18"/>
        </w:rPr>
        <w:t>/</w:t>
      </w:r>
      <w:r w:rsidRPr="00983046">
        <w:rPr>
          <w:rFonts w:ascii="Univerza Sans" w:eastAsia="Calibri" w:hAnsi="Univerza Sans" w:cstheme="minorHAnsi"/>
          <w:kern w:val="0"/>
          <w:sz w:val="18"/>
          <w:szCs w:val="18"/>
        </w:rPr>
        <w:t>202</w:t>
      </w:r>
      <w:r w:rsidR="00B712B0">
        <w:rPr>
          <w:rFonts w:ascii="Univerza Sans" w:eastAsia="Calibri" w:hAnsi="Univerza Sans" w:cstheme="minorHAnsi"/>
          <w:kern w:val="0"/>
          <w:sz w:val="18"/>
          <w:szCs w:val="18"/>
        </w:rPr>
        <w:t>6</w:t>
      </w:r>
      <w:r w:rsidRPr="00983046">
        <w:rPr>
          <w:rFonts w:ascii="Univerza Sans" w:eastAsia="Calibri" w:hAnsi="Univerza Sans" w:cstheme="minorHAnsi"/>
          <w:kern w:val="0"/>
          <w:sz w:val="18"/>
          <w:szCs w:val="18"/>
        </w:rPr>
        <w:t>-</w:t>
      </w:r>
      <w:r w:rsidRPr="00983046">
        <w:rPr>
          <w:rFonts w:ascii="Univerza Sans" w:eastAsia="Calibri" w:hAnsi="Univerza Sans" w:cstheme="minorHAnsi"/>
          <w:kern w:val="0"/>
          <w:sz w:val="18"/>
          <w:szCs w:val="18"/>
        </w:rPr>
        <w:fldChar w:fldCharType="begin">
          <w:ffData>
            <w:name w:val="Besedilo2"/>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z dne </w:t>
      </w:r>
      <w:r w:rsidRPr="00983046">
        <w:rPr>
          <w:rFonts w:ascii="Univerza Sans" w:eastAsia="Calibri" w:hAnsi="Univerza Sans" w:cstheme="minorHAnsi"/>
          <w:kern w:val="0"/>
          <w:sz w:val="18"/>
          <w:szCs w:val="18"/>
        </w:rPr>
        <w:fldChar w:fldCharType="begin">
          <w:ffData>
            <w:name w:val="Besedilo2"/>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w:t>
      </w:r>
    </w:p>
    <w:p w14:paraId="3A9D4BE7" w14:textId="5553FEAA" w:rsidR="00245998" w:rsidRPr="00983046" w:rsidRDefault="00245998" w:rsidP="00245998">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eastAsia="Calibri" w:hAnsi="Univerza Sans" w:cstheme="minorHAnsi"/>
          <w:kern w:val="0"/>
          <w:sz w:val="18"/>
          <w:szCs w:val="18"/>
        </w:rPr>
        <w:t xml:space="preserve">je </w:t>
      </w:r>
      <w:r w:rsidRPr="00983046">
        <w:rPr>
          <w:rFonts w:ascii="Univerza Sans" w:hAnsi="Univerza Sans" w:cstheme="minorHAnsi"/>
          <w:color w:val="000000"/>
          <w:sz w:val="18"/>
          <w:szCs w:val="18"/>
        </w:rPr>
        <w:t>odločitev</w:t>
      </w:r>
      <w:r w:rsidRPr="00983046">
        <w:rPr>
          <w:rFonts w:ascii="Univerza Sans" w:eastAsia="Calibri" w:hAnsi="Univerza Sans" w:cstheme="minorHAnsi"/>
          <w:kern w:val="0"/>
          <w:sz w:val="18"/>
          <w:szCs w:val="18"/>
        </w:rPr>
        <w:t xml:space="preserve"> o oddaji javnega naročila pravnomočna</w:t>
      </w:r>
      <w:r w:rsidRPr="00983046">
        <w:rPr>
          <w:rFonts w:ascii="Univerza Sans" w:hAnsi="Univerza Sans" w:cstheme="minorHAnsi"/>
          <w:sz w:val="18"/>
          <w:szCs w:val="18"/>
        </w:rPr>
        <w:t xml:space="preserve"> </w:t>
      </w:r>
      <w:r w:rsidRPr="00983046">
        <w:rPr>
          <w:rFonts w:ascii="Univerza Sans" w:eastAsia="Calibri" w:hAnsi="Univerza Sans" w:cstheme="minorHAnsi"/>
          <w:kern w:val="0"/>
          <w:sz w:val="18"/>
          <w:szCs w:val="18"/>
        </w:rPr>
        <w:t>oziroma naročniku ni treba upoštevati obdobja mirovanja,</w:t>
      </w:r>
    </w:p>
    <w:p w14:paraId="580633D9" w14:textId="02BA7207" w:rsidR="007F7A53" w:rsidRPr="00983046" w:rsidRDefault="00245998" w:rsidP="00133805">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eastAsia="Times New Roman" w:hAnsi="Univerza Sans" w:cstheme="minorHAnsi"/>
          <w:sz w:val="18"/>
          <w:szCs w:val="18"/>
          <w:lang w:eastAsia="zh-CN"/>
        </w:rPr>
        <w:t xml:space="preserve">sta ponudba dobavitelja z vsemi prilogami in razpisna dokumentacija za navedeno javno naročilo sestavni del te </w:t>
      </w:r>
      <w:r w:rsidR="00133805" w:rsidRPr="00983046">
        <w:rPr>
          <w:rFonts w:ascii="Univerza Sans" w:eastAsia="Times New Roman" w:hAnsi="Univerza Sans" w:cstheme="minorHAnsi"/>
          <w:sz w:val="18"/>
          <w:szCs w:val="18"/>
          <w:lang w:eastAsia="zh-CN"/>
        </w:rPr>
        <w:t xml:space="preserve">pogodbe </w:t>
      </w:r>
      <w:r w:rsidRPr="00983046">
        <w:rPr>
          <w:rFonts w:ascii="Univerza Sans" w:eastAsia="Times New Roman" w:hAnsi="Univerza Sans" w:cstheme="minorHAnsi"/>
          <w:sz w:val="18"/>
          <w:szCs w:val="18"/>
          <w:lang w:eastAsia="zh-CN"/>
        </w:rPr>
        <w:t xml:space="preserve">in dobavitelja zavezujeta v celoti ter enako, kot ta </w:t>
      </w:r>
      <w:r w:rsidR="00133805" w:rsidRPr="00983046">
        <w:rPr>
          <w:rFonts w:ascii="Univerza Sans" w:eastAsia="Times New Roman" w:hAnsi="Univerza Sans" w:cstheme="minorHAnsi"/>
          <w:sz w:val="18"/>
          <w:szCs w:val="18"/>
          <w:lang w:eastAsia="zh-CN"/>
        </w:rPr>
        <w:t>pogodba</w:t>
      </w:r>
      <w:r w:rsidRPr="00983046">
        <w:rPr>
          <w:rFonts w:ascii="Univerza Sans" w:eastAsia="Times New Roman" w:hAnsi="Univerza Sans" w:cstheme="minorHAnsi"/>
          <w:sz w:val="18"/>
          <w:szCs w:val="18"/>
          <w:lang w:eastAsia="zh-CN"/>
        </w:rPr>
        <w:t xml:space="preserve">. V primeru nezdružljivosti med določili </w:t>
      </w:r>
      <w:r w:rsidR="00133805" w:rsidRPr="00983046">
        <w:rPr>
          <w:rFonts w:ascii="Univerza Sans" w:eastAsia="Times New Roman" w:hAnsi="Univerza Sans" w:cstheme="minorHAnsi"/>
          <w:sz w:val="18"/>
          <w:szCs w:val="18"/>
          <w:lang w:eastAsia="zh-CN"/>
        </w:rPr>
        <w:t xml:space="preserve">pogodbe </w:t>
      </w:r>
      <w:r w:rsidRPr="00983046">
        <w:rPr>
          <w:rFonts w:ascii="Univerza Sans" w:eastAsia="Times New Roman" w:hAnsi="Univerza Sans" w:cstheme="minorHAnsi"/>
          <w:sz w:val="18"/>
          <w:szCs w:val="18"/>
          <w:lang w:eastAsia="zh-CN"/>
        </w:rPr>
        <w:t xml:space="preserve">in ponudbe dobavitelja oziroma razpisne dokumentacije, veljajo najprej določila </w:t>
      </w:r>
      <w:r w:rsidR="00133805" w:rsidRPr="00983046">
        <w:rPr>
          <w:rFonts w:ascii="Univerza Sans" w:eastAsia="Times New Roman" w:hAnsi="Univerza Sans" w:cstheme="minorHAnsi"/>
          <w:sz w:val="18"/>
          <w:szCs w:val="18"/>
          <w:lang w:eastAsia="zh-CN"/>
        </w:rPr>
        <w:t>pogodbe</w:t>
      </w:r>
      <w:r w:rsidRPr="00983046">
        <w:rPr>
          <w:rFonts w:ascii="Univerza Sans" w:eastAsia="Times New Roman" w:hAnsi="Univerza Sans" w:cstheme="minorHAnsi"/>
          <w:sz w:val="18"/>
          <w:szCs w:val="18"/>
          <w:lang w:eastAsia="zh-CN"/>
        </w:rPr>
        <w:t>, nato določila razpisne dokumentacije in nato ponudba.</w:t>
      </w:r>
    </w:p>
    <w:p w14:paraId="00FFFD0E" w14:textId="77777777" w:rsidR="007F7A53" w:rsidRPr="00983046" w:rsidRDefault="007F7A53" w:rsidP="007F7A53">
      <w:pPr>
        <w:widowControl/>
        <w:suppressAutoHyphens w:val="0"/>
        <w:autoSpaceDN/>
        <w:spacing w:after="0" w:line="276" w:lineRule="auto"/>
        <w:jc w:val="both"/>
        <w:textAlignment w:val="auto"/>
        <w:rPr>
          <w:rFonts w:ascii="Univerza Sans" w:eastAsia="Times New Roman" w:hAnsi="Univerza Sans" w:cstheme="minorHAnsi"/>
          <w:sz w:val="18"/>
          <w:szCs w:val="18"/>
          <w:lang w:eastAsia="zh-CN"/>
        </w:rPr>
      </w:pPr>
    </w:p>
    <w:p w14:paraId="1FB3E7FE" w14:textId="39B01A0D" w:rsidR="005C41B3" w:rsidRPr="00983046" w:rsidRDefault="005C41B3" w:rsidP="005C41B3">
      <w:pPr>
        <w:widowControl/>
        <w:spacing w:after="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PREDMET POGODBE</w:t>
      </w:r>
    </w:p>
    <w:p w14:paraId="2874EAD0" w14:textId="77777777" w:rsidR="007F7A53" w:rsidRPr="00983046"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E33DB91" w14:textId="6D5D7166" w:rsidR="009208BD" w:rsidRPr="00983046" w:rsidRDefault="007F7A53" w:rsidP="00645828">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Predmet pogodbe je </w:t>
      </w:r>
      <w:r w:rsidR="00B712B0">
        <w:rPr>
          <w:rFonts w:ascii="Univerza Sans" w:eastAsia="Calibri" w:hAnsi="Univerza Sans" w:cstheme="minorHAnsi"/>
          <w:kern w:val="0"/>
          <w:sz w:val="18"/>
          <w:szCs w:val="18"/>
        </w:rPr>
        <w:t>nakup</w:t>
      </w:r>
      <w:r w:rsidR="00B712B0" w:rsidRPr="00B712B0">
        <w:rPr>
          <w:rFonts w:ascii="Univerza Sans" w:eastAsia="Calibri" w:hAnsi="Univerza Sans" w:cstheme="minorHAnsi"/>
          <w:kern w:val="0"/>
          <w:sz w:val="18"/>
          <w:szCs w:val="18"/>
        </w:rPr>
        <w:t xml:space="preserve">, dostava in montaža </w:t>
      </w:r>
      <w:r w:rsidR="00645828">
        <w:rPr>
          <w:rFonts w:ascii="Univerza Sans" w:eastAsia="Calibri" w:hAnsi="Univerza Sans" w:cstheme="minorHAnsi"/>
          <w:kern w:val="0"/>
          <w:sz w:val="18"/>
          <w:szCs w:val="18"/>
        </w:rPr>
        <w:t xml:space="preserve">naprav za prezračevanje </w:t>
      </w:r>
      <w:r w:rsidR="00133805" w:rsidRPr="00983046">
        <w:rPr>
          <w:rFonts w:ascii="Univerza Sans" w:eastAsia="Calibri" w:hAnsi="Univerza Sans" w:cstheme="minorHAnsi"/>
          <w:kern w:val="0"/>
          <w:sz w:val="18"/>
          <w:szCs w:val="18"/>
        </w:rPr>
        <w:t xml:space="preserve">za </w:t>
      </w:r>
      <w:r w:rsidR="00EA27BF" w:rsidRPr="00983046">
        <w:rPr>
          <w:rFonts w:ascii="Univerza Sans" w:eastAsia="Calibri" w:hAnsi="Univerza Sans" w:cstheme="minorHAnsi"/>
          <w:kern w:val="0"/>
          <w:sz w:val="18"/>
          <w:szCs w:val="18"/>
        </w:rPr>
        <w:t xml:space="preserve">UL </w:t>
      </w:r>
      <w:r w:rsidR="00BE3E91">
        <w:rPr>
          <w:rFonts w:ascii="Univerza Sans" w:eastAsia="Calibri" w:hAnsi="Univerza Sans" w:cstheme="minorHAnsi"/>
          <w:kern w:val="0"/>
          <w:sz w:val="18"/>
          <w:szCs w:val="18"/>
        </w:rPr>
        <w:t>BF</w:t>
      </w:r>
      <w:r w:rsidR="00645828">
        <w:rPr>
          <w:rFonts w:ascii="Univerza Sans" w:eastAsia="Calibri" w:hAnsi="Univerza Sans" w:cstheme="minorHAnsi"/>
          <w:kern w:val="0"/>
          <w:sz w:val="18"/>
          <w:szCs w:val="18"/>
        </w:rPr>
        <w:t>,</w:t>
      </w:r>
      <w:r w:rsidR="009208BD" w:rsidRPr="00983046">
        <w:rPr>
          <w:rFonts w:ascii="Univerza Sans" w:eastAsia="Calibri" w:hAnsi="Univerza Sans" w:cstheme="minorHAnsi"/>
          <w:kern w:val="0"/>
          <w:sz w:val="18"/>
          <w:szCs w:val="18"/>
        </w:rPr>
        <w:t xml:space="preserve"> proizvajalec in model:</w:t>
      </w:r>
    </w:p>
    <w:p w14:paraId="27EB0B34" w14:textId="31A9A32A" w:rsidR="007F7A53" w:rsidRPr="00983046" w:rsidRDefault="005D58F6"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________________________________________________________________, vse skladno</w:t>
      </w:r>
      <w:r w:rsidR="007F7A53" w:rsidRPr="00983046">
        <w:rPr>
          <w:rFonts w:ascii="Univerza Sans" w:eastAsia="Calibri" w:hAnsi="Univerza Sans" w:cstheme="minorHAnsi"/>
          <w:kern w:val="0"/>
          <w:sz w:val="18"/>
          <w:szCs w:val="18"/>
        </w:rPr>
        <w:t xml:space="preserve"> s tehničnimi in drugimi zahtevami naročnika, opredeljenimi v razpisni dokumentaciji in tej pogodbi, in ponudbo dobavitelja.</w:t>
      </w:r>
    </w:p>
    <w:p w14:paraId="49BE2DC4" w14:textId="629482F6" w:rsidR="00654B11" w:rsidRPr="00983046" w:rsidRDefault="0064407C"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826809">
        <w:rPr>
          <w:rFonts w:ascii="Univerza Sans" w:eastAsia="Calibri" w:hAnsi="Univerza Sans" w:cs="Arial"/>
          <w:kern w:val="0"/>
          <w:sz w:val="18"/>
          <w:szCs w:val="18"/>
        </w:rPr>
        <w:t xml:space="preserve">Dobavitelj se zavezuje v okviru te pogodbe opremo dobaviti na lokacijo naročnika: </w:t>
      </w:r>
      <w:r w:rsidRPr="0064407C">
        <w:rPr>
          <w:rFonts w:ascii="Univerza Sans" w:eastAsia="Calibri" w:hAnsi="Univerza Sans" w:cs="Arial"/>
          <w:kern w:val="0"/>
          <w:sz w:val="18"/>
          <w:szCs w:val="18"/>
        </w:rPr>
        <w:t>Oddelek za gozdarstvo</w:t>
      </w:r>
      <w:r w:rsidRPr="0064407C">
        <w:t xml:space="preserve"> </w:t>
      </w:r>
      <w:r w:rsidRPr="0064407C">
        <w:rPr>
          <w:rFonts w:ascii="Univerza Sans" w:eastAsia="Calibri" w:hAnsi="Univerza Sans" w:cs="Arial"/>
          <w:kern w:val="0"/>
          <w:sz w:val="18"/>
          <w:szCs w:val="18"/>
        </w:rPr>
        <w:t>in obnovljive gozdne vire, Večna pot 83, 1000 Ljubljana</w:t>
      </w:r>
      <w:r w:rsidRPr="00826809">
        <w:rPr>
          <w:rFonts w:ascii="Univerza Sans" w:eastAsia="Calibri" w:hAnsi="Univerza Sans" w:cs="Arial"/>
          <w:kern w:val="0"/>
          <w:sz w:val="18"/>
          <w:szCs w:val="18"/>
        </w:rPr>
        <w:t xml:space="preserve">, jo namestiti </w:t>
      </w:r>
      <w:r w:rsidR="007F7A53" w:rsidRPr="00983046">
        <w:rPr>
          <w:rFonts w:ascii="Univerza Sans" w:eastAsia="Calibri" w:hAnsi="Univerza Sans" w:cstheme="minorHAnsi"/>
          <w:kern w:val="0"/>
          <w:sz w:val="18"/>
          <w:szCs w:val="18"/>
        </w:rPr>
        <w:t>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C448F7" w:rsidRPr="00983046">
        <w:rPr>
          <w:rFonts w:ascii="Univerza Sans" w:eastAsia="Calibri" w:hAnsi="Univerza Sans" w:cstheme="minorHAnsi"/>
          <w:kern w:val="0"/>
          <w:sz w:val="18"/>
          <w:szCs w:val="18"/>
        </w:rPr>
        <w:t>.</w:t>
      </w:r>
    </w:p>
    <w:p w14:paraId="7F198D19" w14:textId="056D3606" w:rsidR="007F7A53" w:rsidRPr="00983046" w:rsidRDefault="00612F19"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Za vso navedeno opremo se dobavitelj zavezuje</w:t>
      </w:r>
      <w:r w:rsidR="007F7A53" w:rsidRPr="00983046">
        <w:rPr>
          <w:rFonts w:ascii="Univerza Sans" w:eastAsia="Calibri" w:hAnsi="Univerza Sans" w:cstheme="minorHAnsi"/>
          <w:kern w:val="0"/>
          <w:sz w:val="18"/>
          <w:szCs w:val="18"/>
        </w:rPr>
        <w:t xml:space="preserve"> zagotavljati in izvajati vzdrževanje in servis opreme celotno garancijsko in pogarancijsko obdobje. </w:t>
      </w:r>
    </w:p>
    <w:p w14:paraId="71BED5B2" w14:textId="355CAE8A" w:rsidR="00D74DF8" w:rsidRPr="00983046" w:rsidRDefault="00D74DF8" w:rsidP="00D74DF8">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se zavezuje izvesti usposabljanje v trajanju najmanj </w:t>
      </w:r>
      <w:r w:rsidR="00645828">
        <w:rPr>
          <w:rFonts w:ascii="Univerza Sans" w:eastAsia="Calibri" w:hAnsi="Univerza Sans" w:cstheme="minorHAnsi"/>
          <w:kern w:val="0"/>
          <w:sz w:val="18"/>
          <w:szCs w:val="18"/>
        </w:rPr>
        <w:t>8</w:t>
      </w:r>
      <w:r w:rsidRPr="00983046">
        <w:rPr>
          <w:rFonts w:ascii="Univerza Sans" w:eastAsia="Calibri" w:hAnsi="Univerza Sans" w:cstheme="minorHAnsi"/>
          <w:kern w:val="0"/>
          <w:sz w:val="18"/>
          <w:szCs w:val="18"/>
        </w:rPr>
        <w:t xml:space="preserve"> ur za najmanj </w:t>
      </w:r>
      <w:r w:rsidR="00645828">
        <w:rPr>
          <w:rFonts w:ascii="Univerza Sans" w:eastAsia="Calibri" w:hAnsi="Univerza Sans" w:cstheme="minorHAnsi"/>
          <w:kern w:val="0"/>
          <w:sz w:val="18"/>
          <w:szCs w:val="18"/>
        </w:rPr>
        <w:t>1</w:t>
      </w:r>
      <w:r w:rsidRPr="00983046">
        <w:rPr>
          <w:rFonts w:ascii="Univerza Sans" w:eastAsia="Calibri" w:hAnsi="Univerza Sans" w:cstheme="minorHAnsi"/>
          <w:kern w:val="0"/>
          <w:sz w:val="18"/>
          <w:szCs w:val="18"/>
        </w:rPr>
        <w:t xml:space="preserve"> udeleženc</w:t>
      </w:r>
      <w:r>
        <w:rPr>
          <w:rFonts w:ascii="Univerza Sans" w:eastAsia="Calibri" w:hAnsi="Univerza Sans" w:cstheme="minorHAnsi"/>
          <w:kern w:val="0"/>
          <w:sz w:val="18"/>
          <w:szCs w:val="18"/>
        </w:rPr>
        <w:t>a</w:t>
      </w:r>
      <w:r w:rsidRPr="00983046">
        <w:rPr>
          <w:rFonts w:ascii="Univerza Sans" w:eastAsia="Calibri" w:hAnsi="Univerza Sans" w:cstheme="minorHAnsi"/>
          <w:kern w:val="0"/>
          <w:sz w:val="18"/>
          <w:szCs w:val="18"/>
        </w:rPr>
        <w:t xml:space="preserve">.  </w:t>
      </w:r>
    </w:p>
    <w:p w14:paraId="1246F5AA"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POGODBENA VREDNOST</w:t>
      </w:r>
    </w:p>
    <w:p w14:paraId="474B3EB8" w14:textId="77777777" w:rsidR="007F7A53" w:rsidRPr="00983046"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 xml:space="preserve">člen </w:t>
      </w:r>
    </w:p>
    <w:p w14:paraId="2CB1E905" w14:textId="6D1E10D1"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Pogodbena vrednost za predmet pogodbe iz prejšnjega člena</w:t>
      </w:r>
      <w:r w:rsidR="00937945" w:rsidRPr="00937945">
        <w:rPr>
          <w:rFonts w:ascii="Univerza Sans" w:eastAsia="Calibri" w:hAnsi="Univerza Sans" w:cs="Arial"/>
          <w:kern w:val="0"/>
          <w:sz w:val="18"/>
          <w:szCs w:val="18"/>
          <w:lang w:eastAsia="zh-CN"/>
        </w:rPr>
        <w:t xml:space="preserve"> </w:t>
      </w:r>
      <w:r w:rsidR="00937945" w:rsidRPr="00574685">
        <w:rPr>
          <w:rFonts w:ascii="Univerza Sans" w:eastAsia="Calibri" w:hAnsi="Univerza Sans" w:cs="Arial"/>
          <w:kern w:val="0"/>
          <w:sz w:val="18"/>
          <w:szCs w:val="18"/>
          <w:lang w:eastAsia="zh-CN"/>
        </w:rPr>
        <w:t>po klavzuli »ključ v roke« skladno s ponudbo</w:t>
      </w:r>
      <w:r w:rsidRPr="00983046">
        <w:rPr>
          <w:rFonts w:ascii="Univerza Sans" w:eastAsia="Calibri" w:hAnsi="Univerza Sans" w:cstheme="minorHAnsi"/>
          <w:kern w:val="0"/>
          <w:sz w:val="18"/>
          <w:szCs w:val="18"/>
        </w:rPr>
        <w:t xml:space="preserve"> dobavitelja </w:t>
      </w:r>
      <w:r w:rsidRPr="00983046">
        <w:rPr>
          <w:rFonts w:ascii="Univerza Sans" w:hAnsi="Univerza Sans" w:cstheme="minorHAnsi"/>
          <w:sz w:val="18"/>
          <w:szCs w:val="18"/>
        </w:rPr>
        <w:t xml:space="preserve">št. </w:t>
      </w:r>
      <w:r w:rsidRPr="00983046">
        <w:rPr>
          <w:rFonts w:ascii="Univerza Sans" w:hAnsi="Univerza Sans" w:cstheme="minorHAnsi"/>
          <w:sz w:val="18"/>
          <w:szCs w:val="18"/>
        </w:rPr>
        <w:fldChar w:fldCharType="begin">
          <w:ffData>
            <w:name w:val="Besedilo48"/>
            <w:enabled/>
            <w:calcOnExit w:val="0"/>
            <w:textInput/>
          </w:ffData>
        </w:fldChar>
      </w:r>
      <w:r w:rsidRPr="00983046">
        <w:rPr>
          <w:rFonts w:ascii="Univerza Sans" w:hAnsi="Univerza Sans" w:cstheme="minorHAnsi"/>
          <w:sz w:val="18"/>
          <w:szCs w:val="18"/>
        </w:rPr>
        <w:instrText xml:space="preserve"> FORMTEXT </w:instrText>
      </w:r>
      <w:r w:rsidRPr="00983046">
        <w:rPr>
          <w:rFonts w:ascii="Univerza Sans" w:hAnsi="Univerza Sans" w:cstheme="minorHAnsi"/>
          <w:sz w:val="18"/>
          <w:szCs w:val="18"/>
        </w:rPr>
      </w:r>
      <w:r w:rsidRPr="00983046">
        <w:rPr>
          <w:rFonts w:ascii="Univerza Sans" w:hAnsi="Univerza Sans" w:cstheme="minorHAnsi"/>
          <w:sz w:val="18"/>
          <w:szCs w:val="18"/>
        </w:rPr>
        <w:fldChar w:fldCharType="separate"/>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fldChar w:fldCharType="end"/>
      </w:r>
      <w:r w:rsidRPr="00983046">
        <w:rPr>
          <w:rFonts w:ascii="Univerza Sans" w:hAnsi="Univerza Sans" w:cstheme="minorHAnsi"/>
          <w:sz w:val="18"/>
          <w:szCs w:val="18"/>
        </w:rPr>
        <w:t xml:space="preserve"> </w:t>
      </w:r>
      <w:r w:rsidRPr="00983046">
        <w:rPr>
          <w:rFonts w:ascii="Univerza Sans" w:eastAsia="Calibri" w:hAnsi="Univerza Sans" w:cstheme="minorHAnsi"/>
          <w:kern w:val="0"/>
          <w:sz w:val="18"/>
          <w:szCs w:val="18"/>
        </w:rPr>
        <w:t xml:space="preserve">z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znaša: </w:t>
      </w:r>
    </w:p>
    <w:p w14:paraId="404525EE"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Vrednost predmeta pogodbe</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37CCEF62" w14:textId="77777777" w:rsidR="007F7A53" w:rsidRPr="00983046"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DDV ______ %</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4C0846DC" w14:textId="77777777" w:rsidR="007F7A53" w:rsidRPr="00983046"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SKUPAJ z DDV</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749351F7"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(z besedo: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w:t>
      </w:r>
    </w:p>
    <w:p w14:paraId="52BC6E1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Podrobnejše postavke, cene na enoto mere in količine so dogovorjene v ponudbi oz. ponudbenem predračunu dobavitelja, ki je kot priloga št. 1 sestavni del te pogodbe.</w:t>
      </w:r>
    </w:p>
    <w:p w14:paraId="21D8177D" w14:textId="739910F7" w:rsidR="007F7A53" w:rsidRPr="00983046" w:rsidRDefault="008878CA"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8878CA">
        <w:rPr>
          <w:rFonts w:ascii="Univerza Sans" w:eastAsia="Calibri" w:hAnsi="Univerza Sans" w:cstheme="minorHAnsi"/>
          <w:kern w:val="0"/>
          <w:sz w:val="18"/>
          <w:szCs w:val="18"/>
        </w:rPr>
        <w:t>Ponudbena cena je določena po sistemu »ključ v roke« in vključuje izvedbo vseh del, dobav, storitev, materiala, transporta, montaže, zagona, preizkusov ter vseh drugih aktivnosti, potrebnih za popolno in funkcionalno izvedbo predmeta naročila, ne glede na to, ali so posamezna dela izrecno navedena v popisu, če so potrebna za brezhibno delovanje in predajo opreme naročniku.</w:t>
      </w:r>
    </w:p>
    <w:p w14:paraId="7A09D38C"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Pogodbeni stranki sta soglasni, da bosta upoštevali </w:t>
      </w:r>
      <w:proofErr w:type="spellStart"/>
      <w:r w:rsidRPr="00983046">
        <w:rPr>
          <w:rFonts w:ascii="Univerza Sans" w:eastAsia="Calibri" w:hAnsi="Univerza Sans" w:cstheme="minorHAnsi"/>
          <w:kern w:val="0"/>
          <w:sz w:val="18"/>
          <w:szCs w:val="18"/>
        </w:rPr>
        <w:t>t.i</w:t>
      </w:r>
      <w:proofErr w:type="spellEnd"/>
      <w:r w:rsidRPr="00983046">
        <w:rPr>
          <w:rFonts w:ascii="Univerza Sans" w:eastAsia="Calibri" w:hAnsi="Univerza Sans" w:cstheme="minorHAnsi"/>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DOBAVNI ROK</w:t>
      </w:r>
      <w:r w:rsidR="00F705E3" w:rsidRPr="00983046">
        <w:rPr>
          <w:rFonts w:ascii="Univerza Sans" w:eastAsia="Calibri" w:hAnsi="Univerza Sans" w:cstheme="minorHAnsi"/>
          <w:b/>
          <w:kern w:val="0"/>
          <w:sz w:val="18"/>
          <w:szCs w:val="18"/>
        </w:rPr>
        <w:t xml:space="preserve"> IN POGODBENA KAZEN</w:t>
      </w:r>
    </w:p>
    <w:p w14:paraId="62CCAE4B" w14:textId="77777777" w:rsidR="007F7A53" w:rsidRPr="00983046"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 xml:space="preserve">člen </w:t>
      </w:r>
    </w:p>
    <w:p w14:paraId="6705A537" w14:textId="7F4786BC" w:rsidR="009B664A" w:rsidRPr="00B25E6A" w:rsidRDefault="009B664A" w:rsidP="009B664A">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B25E6A">
        <w:rPr>
          <w:rFonts w:ascii="Univerza Sans" w:eastAsia="Calibri" w:hAnsi="Univerza Sans" w:cstheme="minorHAnsi"/>
          <w:kern w:val="0"/>
          <w:sz w:val="18"/>
          <w:szCs w:val="18"/>
        </w:rPr>
        <w:t>Dobavitelj se obvezuje, da bo opremo iz 2. člena pogodbe dobavil, dostavil</w:t>
      </w:r>
      <w:r w:rsidR="00324CC0">
        <w:rPr>
          <w:rFonts w:ascii="Univerza Sans" w:eastAsia="Calibri" w:hAnsi="Univerza Sans" w:cstheme="minorHAnsi"/>
          <w:kern w:val="0"/>
          <w:sz w:val="18"/>
          <w:szCs w:val="18"/>
        </w:rPr>
        <w:t>, montiral</w:t>
      </w:r>
      <w:r w:rsidRPr="00B25E6A">
        <w:rPr>
          <w:rFonts w:ascii="Univerza Sans" w:eastAsia="Calibri" w:hAnsi="Univerza Sans" w:cstheme="minorHAnsi"/>
          <w:kern w:val="0"/>
          <w:sz w:val="18"/>
          <w:szCs w:val="18"/>
        </w:rPr>
        <w:t xml:space="preserve"> in predal v uporabo (vključno z uspešno primopredajo) </w:t>
      </w:r>
      <w:r w:rsidRPr="00805DFF">
        <w:rPr>
          <w:rFonts w:ascii="Univerza Sans" w:eastAsia="Calibri" w:hAnsi="Univerza Sans" w:cstheme="minorHAnsi"/>
          <w:kern w:val="0"/>
          <w:sz w:val="18"/>
          <w:szCs w:val="18"/>
        </w:rPr>
        <w:t xml:space="preserve">najkasneje </w:t>
      </w:r>
      <w:r w:rsidR="00324CC0" w:rsidRPr="00805DFF">
        <w:rPr>
          <w:rFonts w:ascii="Univerza Sans" w:eastAsia="Calibri" w:hAnsi="Univerza Sans" w:cstheme="minorHAnsi"/>
          <w:kern w:val="0"/>
          <w:sz w:val="18"/>
          <w:szCs w:val="18"/>
        </w:rPr>
        <w:t xml:space="preserve">do </w:t>
      </w:r>
      <w:r w:rsidR="00324CC0" w:rsidRPr="00805DFF">
        <w:rPr>
          <w:rFonts w:ascii="Univerza Sans" w:eastAsia="Calibri" w:hAnsi="Univerza Sans" w:cstheme="minorHAnsi"/>
          <w:b/>
          <w:kern w:val="0"/>
          <w:sz w:val="18"/>
          <w:szCs w:val="18"/>
        </w:rPr>
        <w:t>30. 9. 2026</w:t>
      </w:r>
      <w:r w:rsidRPr="00805DFF">
        <w:rPr>
          <w:rFonts w:ascii="Univerza Sans" w:eastAsia="Calibri" w:hAnsi="Univerza Sans" w:cstheme="minorHAnsi"/>
          <w:kern w:val="0"/>
          <w:sz w:val="18"/>
          <w:szCs w:val="18"/>
        </w:rPr>
        <w:t>.</w:t>
      </w:r>
      <w:r w:rsidRPr="00B25E6A">
        <w:rPr>
          <w:rFonts w:ascii="Univerza Sans" w:eastAsia="Calibri" w:hAnsi="Univerza Sans" w:cstheme="minorHAnsi"/>
          <w:kern w:val="0"/>
          <w:sz w:val="18"/>
          <w:szCs w:val="18"/>
        </w:rPr>
        <w:t xml:space="preserve"> </w:t>
      </w:r>
    </w:p>
    <w:p w14:paraId="084B0C52" w14:textId="02BAA118" w:rsidR="007F7A53" w:rsidRPr="002C1B81"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sz w:val="18"/>
          <w:szCs w:val="18"/>
        </w:rPr>
      </w:pPr>
      <w:r w:rsidRPr="00983046">
        <w:rPr>
          <w:rFonts w:ascii="Univerza Sans" w:eastAsia="Calibri" w:hAnsi="Univerza Sans" w:cstheme="minorHAnsi"/>
          <w:kern w:val="0"/>
          <w:sz w:val="18"/>
          <w:szCs w:val="18"/>
        </w:rPr>
        <w:t>Pogodbeni rok se lahko spremeni le v primeru nastopa višje sile</w:t>
      </w:r>
      <w:r w:rsidR="001F79F9" w:rsidRPr="00983046">
        <w:rPr>
          <w:rFonts w:ascii="Univerza Sans" w:eastAsia="Calibri" w:hAnsi="Univerza Sans" w:cstheme="minorHAnsi"/>
          <w:kern w:val="0"/>
          <w:sz w:val="18"/>
          <w:szCs w:val="18"/>
        </w:rPr>
        <w:t xml:space="preserve"> (za čas trajanja višje sile) </w:t>
      </w:r>
      <w:r w:rsidR="002E7FDD" w:rsidRPr="00983046">
        <w:rPr>
          <w:rFonts w:ascii="Univerza Sans" w:eastAsia="Calibri" w:hAnsi="Univerza Sans" w:cstheme="minorHAnsi"/>
          <w:kern w:val="0"/>
          <w:sz w:val="18"/>
          <w:szCs w:val="18"/>
        </w:rPr>
        <w:t xml:space="preserve">ali </w:t>
      </w:r>
      <w:r w:rsidR="001F79F9" w:rsidRPr="00983046">
        <w:rPr>
          <w:rFonts w:ascii="Univerza Sans" w:eastAsia="Calibri" w:hAnsi="Univerza Sans" w:cstheme="minorHAnsi"/>
          <w:kern w:val="0"/>
          <w:sz w:val="18"/>
          <w:szCs w:val="18"/>
        </w:rPr>
        <w:t xml:space="preserve">razlogov na strani naročnika. </w:t>
      </w:r>
      <w:r w:rsidRPr="00983046">
        <w:rPr>
          <w:rFonts w:ascii="Univerza Sans" w:eastAsia="Calibri" w:hAnsi="Univerza Sans" w:cstheme="minorHAnsi"/>
          <w:sz w:val="18"/>
          <w:szCs w:val="18"/>
        </w:rPr>
        <w:t>O vsaki spremembi dokončno odloči naročnik. V primeru spremembe pogodbenih rokov morata pogodbeni stranki skleniti aneks k tej pogodbi, sicer se šteje, da rok ni bil podaljšan.</w:t>
      </w:r>
    </w:p>
    <w:p w14:paraId="42246867" w14:textId="5CC0FEAD"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dobavitelju v primeru zamude pri dobavi blaga, ki ni posledica razlo</w:t>
      </w:r>
      <w:r w:rsidRPr="00983046">
        <w:rPr>
          <w:rFonts w:ascii="Univerza Sans" w:eastAsia="Calibri" w:hAnsi="Univerza Sans" w:cstheme="minorHAnsi"/>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62C044E7" w14:textId="08156B5B" w:rsidR="001D7B4C" w:rsidRPr="00983046" w:rsidRDefault="001D7B4C" w:rsidP="001D7B4C">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Naročnik lahko razdre pogodbo, če zaradi zakasnitve ali napak pri dobavi z nakupom ne bi več uresničil namena, ki ga je zasledoval. </w:t>
      </w:r>
    </w:p>
    <w:p w14:paraId="25557BC1"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
          <w:kern w:val="0"/>
          <w:sz w:val="18"/>
          <w:szCs w:val="18"/>
        </w:rPr>
        <w:t>PRIMOPREDAJA</w:t>
      </w:r>
    </w:p>
    <w:p w14:paraId="5B79540F" w14:textId="77777777" w:rsidR="007F7A53" w:rsidRPr="00983046"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theme="minorHAnsi"/>
          <w:kern w:val="0"/>
          <w:sz w:val="18"/>
          <w:szCs w:val="18"/>
          <w:lang w:eastAsia="sl-SI"/>
        </w:rPr>
      </w:pPr>
      <w:r w:rsidRPr="00983046">
        <w:rPr>
          <w:rFonts w:ascii="Univerza Sans" w:eastAsia="Times New Roman" w:hAnsi="Univerza Sans" w:cstheme="minorHAnsi"/>
          <w:sz w:val="18"/>
          <w:szCs w:val="18"/>
          <w:lang w:eastAsia="zh-CN"/>
        </w:rPr>
        <w:t>člen</w:t>
      </w:r>
    </w:p>
    <w:p w14:paraId="589A9F1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Ob dobavi mora dobavitelj hkrati z blagom naročniku izročiti tudi:</w:t>
      </w:r>
    </w:p>
    <w:p w14:paraId="30299B5A"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pravilno izpolnjeno dobavnico,</w:t>
      </w:r>
    </w:p>
    <w:p w14:paraId="4739A2E9" w14:textId="70B34951"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tehnično dokumentacijo in navodila za uporabo</w:t>
      </w:r>
      <w:r w:rsidR="00E25117" w:rsidRPr="00E25117">
        <w:t xml:space="preserve"> </w:t>
      </w:r>
      <w:r w:rsidR="00E25117">
        <w:t>(</w:t>
      </w:r>
      <w:r w:rsidR="00E25117" w:rsidRPr="00E25117">
        <w:rPr>
          <w:rFonts w:ascii="Univerza Sans" w:eastAsia="Calibri" w:hAnsi="Univerza Sans" w:cstheme="minorHAnsi"/>
          <w:kern w:val="0"/>
          <w:sz w:val="18"/>
          <w:szCs w:val="18"/>
          <w:lang w:eastAsia="sl-SI"/>
        </w:rPr>
        <w:t>priročnike o delovanju, servisu, vzdrževanju in odpravljanju napak</w:t>
      </w:r>
      <w:r w:rsidR="00E25117">
        <w:rPr>
          <w:rFonts w:ascii="Univerza Sans" w:eastAsia="Calibri" w:hAnsi="Univerza Sans" w:cstheme="minorHAnsi"/>
          <w:kern w:val="0"/>
          <w:sz w:val="18"/>
          <w:szCs w:val="18"/>
          <w:lang w:eastAsia="sl-SI"/>
        </w:rPr>
        <w:t>)</w:t>
      </w:r>
      <w:r w:rsidR="00E25117" w:rsidRPr="00E25117">
        <w:rPr>
          <w:rFonts w:ascii="Univerza Sans" w:eastAsia="Calibri" w:hAnsi="Univerza Sans" w:cstheme="minorHAnsi"/>
          <w:kern w:val="0"/>
          <w:sz w:val="18"/>
          <w:szCs w:val="18"/>
          <w:lang w:eastAsia="sl-SI"/>
        </w:rPr>
        <w:t xml:space="preserve"> v papirni in elektronski verziji</w:t>
      </w:r>
      <w:r w:rsidRPr="00983046">
        <w:rPr>
          <w:rFonts w:ascii="Univerza Sans" w:eastAsia="Calibri" w:hAnsi="Univerza Sans" w:cstheme="minorHAnsi"/>
          <w:kern w:val="0"/>
          <w:sz w:val="18"/>
          <w:szCs w:val="18"/>
          <w:lang w:eastAsia="sl-SI"/>
        </w:rPr>
        <w:t>,</w:t>
      </w:r>
    </w:p>
    <w:p w14:paraId="6BE4304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podpisane in žigosane garancijske dokumente,</w:t>
      </w:r>
    </w:p>
    <w:p w14:paraId="0405D23A" w14:textId="77777777" w:rsidR="0030552C" w:rsidRPr="00983046" w:rsidRDefault="007F7A53" w:rsidP="0030552C">
      <w:pPr>
        <w:widowControl/>
        <w:numPr>
          <w:ilvl w:val="1"/>
          <w:numId w:val="56"/>
        </w:numPr>
        <w:suppressAutoHyphens w:val="0"/>
        <w:autoSpaceDN/>
        <w:spacing w:after="0" w:line="276" w:lineRule="auto"/>
        <w:ind w:left="567" w:right="-132"/>
        <w:contextualSpacing/>
        <w:jc w:val="both"/>
        <w:textAlignment w:val="auto"/>
        <w:rPr>
          <w:rFonts w:ascii="Univerza Sans" w:hAnsi="Univerza Sans" w:cstheme="minorHAnsi"/>
          <w:kern w:val="0"/>
          <w:sz w:val="18"/>
          <w:szCs w:val="18"/>
        </w:rPr>
      </w:pPr>
      <w:r w:rsidRPr="00983046">
        <w:rPr>
          <w:rFonts w:ascii="Univerza Sans" w:eastAsia="Calibri" w:hAnsi="Univerza Sans" w:cstheme="minorHAnsi"/>
          <w:kern w:val="0"/>
          <w:sz w:val="18"/>
          <w:szCs w:val="18"/>
          <w:lang w:eastAsia="sl-SI"/>
        </w:rPr>
        <w:t>druge potrebne dokumente (ateste, licence, certifikate, …)</w:t>
      </w:r>
      <w:r w:rsidR="0030552C" w:rsidRPr="00983046">
        <w:rPr>
          <w:rFonts w:ascii="Univerza Sans" w:eastAsia="Calibri" w:hAnsi="Univerza Sans" w:cstheme="minorHAnsi"/>
          <w:kern w:val="0"/>
          <w:sz w:val="18"/>
          <w:szCs w:val="18"/>
          <w:lang w:eastAsia="sl-SI"/>
        </w:rPr>
        <w:t>.</w:t>
      </w:r>
    </w:p>
    <w:p w14:paraId="09708AFC" w14:textId="6E5EA33B" w:rsidR="007F7A53" w:rsidRPr="00983046" w:rsidRDefault="007F7A53" w:rsidP="00EE1722">
      <w:pPr>
        <w:widowControl/>
        <w:suppressAutoHyphens w:val="0"/>
        <w:autoSpaceDN/>
        <w:spacing w:before="160" w:after="12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983046" w:rsidRDefault="007F7A53" w:rsidP="007F7A53">
      <w:pPr>
        <w:widowControl/>
        <w:suppressAutoHyphens w:val="0"/>
        <w:autoSpaceDN/>
        <w:spacing w:before="160" w:after="24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Blago, za katero se bo ugotovilo, da kakorkoli odstopa od zahtev, določenih v razpisni dokumentaciji ali ponudbe dobavitelja, ali ni skladno z določili te pogodbe in s tehničnimi specifikacijami naročnika, bo zavrnjeno, </w:t>
      </w:r>
      <w:r w:rsidRPr="00983046">
        <w:rPr>
          <w:rFonts w:ascii="Univerza Sans" w:eastAsia="Calibri" w:hAnsi="Univerza Sans" w:cstheme="minorHAnsi"/>
          <w:kern w:val="0"/>
          <w:sz w:val="18"/>
          <w:szCs w:val="18"/>
        </w:rPr>
        <w:lastRenderedPageBreak/>
        <w:t>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983046" w:rsidRDefault="007F7A53" w:rsidP="007F7A53">
      <w:pPr>
        <w:widowControl/>
        <w:suppressAutoHyphens w:val="0"/>
        <w:autoSpaceDN/>
        <w:spacing w:after="24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OBVEZNOSTI NAROČNIKA</w:t>
      </w:r>
    </w:p>
    <w:p w14:paraId="5589CEE9"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pacing w:val="2"/>
          <w:kern w:val="0"/>
          <w:sz w:val="18"/>
          <w:szCs w:val="18"/>
          <w:lang w:eastAsia="sl-SI"/>
        </w:rPr>
      </w:pPr>
      <w:r w:rsidRPr="00983046">
        <w:rPr>
          <w:rFonts w:ascii="Univerza Sans" w:eastAsia="Times New Roman" w:hAnsi="Univerza Sans" w:cstheme="minorHAnsi"/>
          <w:sz w:val="18"/>
          <w:szCs w:val="18"/>
          <w:lang w:eastAsia="zh-CN"/>
        </w:rPr>
        <w:t>člen</w:t>
      </w:r>
    </w:p>
    <w:p w14:paraId="22D3AFD7" w14:textId="77777777" w:rsidR="007F7A53" w:rsidRPr="00983046" w:rsidRDefault="007F7A53" w:rsidP="007F7A53">
      <w:pPr>
        <w:widowControl/>
        <w:suppressAutoHyphens w:val="0"/>
        <w:autoSpaceDN/>
        <w:spacing w:after="0" w:line="276" w:lineRule="auto"/>
        <w:ind w:right="-132"/>
        <w:jc w:val="both"/>
        <w:textAlignment w:val="auto"/>
        <w:rPr>
          <w:rFonts w:ascii="Univerza Sans" w:eastAsia="Arial Unicode MS" w:hAnsi="Univerza Sans" w:cstheme="minorHAnsi"/>
          <w:spacing w:val="2"/>
          <w:kern w:val="0"/>
          <w:sz w:val="18"/>
          <w:szCs w:val="18"/>
        </w:rPr>
      </w:pPr>
      <w:r w:rsidRPr="00983046">
        <w:rPr>
          <w:rFonts w:ascii="Univerza Sans" w:eastAsia="Arial Unicode MS" w:hAnsi="Univerza Sans" w:cstheme="minorHAnsi"/>
          <w:spacing w:val="2"/>
          <w:kern w:val="0"/>
          <w:sz w:val="18"/>
          <w:szCs w:val="18"/>
        </w:rPr>
        <w:t>Naročnik se zavezuje:</w:t>
      </w:r>
    </w:p>
    <w:p w14:paraId="2E0D93DD"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sodelovati z dobaviteljem s ciljem, da se obveznosti po tej pogodbi izvršijo v dogovorjeni vsebini, pravočasno in v obojestransko korist,</w:t>
      </w:r>
    </w:p>
    <w:p w14:paraId="59EE471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dobavitelju omogočiti izvedbo del po tej pogodbi,</w:t>
      </w:r>
    </w:p>
    <w:p w14:paraId="252969D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spremljati in nadzirati izvajanje pogodbeno dogovorjeni del,</w:t>
      </w:r>
    </w:p>
    <w:p w14:paraId="40CD161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pripraviti prostor, v katerega bo nameščena oprema, in dobavitelju omogočiti dostop,</w:t>
      </w:r>
    </w:p>
    <w:p w14:paraId="16D5862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sprotno obveščati dobavitelja o vseh spremembah in novo nastalih situacijah, ki bi lahko imele vpliv na izvajanje obveznosti po tej pogodbi,</w:t>
      </w:r>
    </w:p>
    <w:p w14:paraId="1887CA61"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Calibri" w:hAnsi="Univerza Sans" w:cstheme="minorHAnsi"/>
          <w:kern w:val="0"/>
          <w:sz w:val="18"/>
          <w:szCs w:val="18"/>
          <w:lang w:eastAsia="sl-SI"/>
        </w:rPr>
        <w:t>izpolniti svoje obveznosti po tej pogodbi</w:t>
      </w:r>
      <w:r w:rsidRPr="00983046">
        <w:rPr>
          <w:rFonts w:ascii="Univerza Sans" w:eastAsia="Arial Unicode MS" w:hAnsi="Univerza Sans" w:cstheme="minorHAnsi"/>
          <w:kern w:val="0"/>
          <w:sz w:val="18"/>
          <w:szCs w:val="18"/>
          <w:lang w:eastAsia="sl-SI"/>
        </w:rPr>
        <w:t>.</w:t>
      </w:r>
    </w:p>
    <w:p w14:paraId="2C6BA0AA" w14:textId="77777777" w:rsidR="007F7A53" w:rsidRPr="00983046"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83046">
        <w:rPr>
          <w:rFonts w:ascii="Univerza Sans" w:eastAsia="Arial Unicode MS" w:hAnsi="Univerza Sans" w:cstheme="minorHAnsi"/>
          <w:b/>
          <w:spacing w:val="2"/>
          <w:kern w:val="0"/>
          <w:sz w:val="18"/>
          <w:szCs w:val="18"/>
        </w:rPr>
        <w:t>OBVEZNOSTI DOBAVITELJA</w:t>
      </w:r>
    </w:p>
    <w:p w14:paraId="37FF60CA"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B3106B7" w14:textId="77777777" w:rsidR="007F7A53" w:rsidRPr="00983046" w:rsidRDefault="007F7A53" w:rsidP="007F7A53">
      <w:pPr>
        <w:widowControl/>
        <w:suppressAutoHyphens w:val="0"/>
        <w:autoSpaceDN/>
        <w:spacing w:before="240" w:after="200" w:line="276" w:lineRule="auto"/>
        <w:jc w:val="both"/>
        <w:textAlignment w:val="auto"/>
        <w:rPr>
          <w:rFonts w:ascii="Univerza Sans" w:eastAsia="Arial Unicode MS" w:hAnsi="Univerza Sans" w:cstheme="minorHAnsi"/>
          <w:kern w:val="0"/>
          <w:sz w:val="18"/>
          <w:szCs w:val="18"/>
        </w:rPr>
      </w:pPr>
      <w:r w:rsidRPr="00983046">
        <w:rPr>
          <w:rFonts w:ascii="Univerza Sans" w:eastAsia="Arial Unicode MS" w:hAnsi="Univerza Sans" w:cstheme="minorHAnsi"/>
          <w:kern w:val="0"/>
          <w:sz w:val="18"/>
          <w:szCs w:val="18"/>
        </w:rPr>
        <w:t>Dobavitelj je dolžan pogodbene obveznosti izvršiti v obsegu, na način in pod pogoji, kot izhajajo iz te pogodbe, razpisne dokumentacije in ponudbe dobavitelja.</w:t>
      </w:r>
    </w:p>
    <w:p w14:paraId="02DB7273" w14:textId="77777777" w:rsidR="007F7A53" w:rsidRPr="00983046" w:rsidRDefault="007F7A53" w:rsidP="007F7A53">
      <w:pPr>
        <w:suppressAutoHyphens w:val="0"/>
        <w:autoSpaceDN/>
        <w:ind w:right="-132"/>
        <w:textAlignment w:val="auto"/>
        <w:rPr>
          <w:rFonts w:ascii="Univerza Sans" w:hAnsi="Univerza Sans" w:cstheme="minorHAnsi"/>
          <w:kern w:val="0"/>
          <w:sz w:val="18"/>
          <w:szCs w:val="18"/>
          <w:lang w:eastAsia="sl-SI"/>
        </w:rPr>
      </w:pPr>
      <w:r w:rsidRPr="00983046">
        <w:rPr>
          <w:rFonts w:ascii="Univerza Sans" w:eastAsia="Arial Unicode MS" w:hAnsi="Univerza Sans" w:cstheme="minorHAnsi"/>
          <w:kern w:val="0"/>
          <w:sz w:val="18"/>
          <w:szCs w:val="18"/>
        </w:rPr>
        <w:t>Dobavitelj se zavezuje:</w:t>
      </w:r>
    </w:p>
    <w:p w14:paraId="37C262B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v pogodbeno dogovorjenih rokih in v skladu s pogodbo dobaviti in vgraditi opremo,</w:t>
      </w:r>
    </w:p>
    <w:p w14:paraId="375113FE"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pogodbene obveznosti izvajati upoštevajoč naročnikove ekonomske in tehnične pogoje,</w:t>
      </w:r>
    </w:p>
    <w:p w14:paraId="0248B3B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omogočiti naročniku in ostalim nadzornim organom, ki jih določajo predpisi, ustrezen nadzor nad izvedbo del po tej pogodbi;</w:t>
      </w:r>
    </w:p>
    <w:p w14:paraId="3A2350B1"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naročniku izročiti vse potrebne licence za delo z opremo, navodila za uporabo ter drugo dokumentacijo, ki je potrebna za uporabo opreme,</w:t>
      </w:r>
    </w:p>
    <w:p w14:paraId="77DB6EA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popraviti oz. povrniti vso škodo, ki bi nastala zaradi napak pri vgradnji opreme, po splošnih pravilih odškodninskega prava,</w:t>
      </w:r>
    </w:p>
    <w:p w14:paraId="38308057"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Calibri" w:hAnsi="Univerza Sans" w:cstheme="minorHAnsi"/>
          <w:kern w:val="0"/>
          <w:sz w:val="18"/>
          <w:szCs w:val="18"/>
          <w:lang w:eastAsia="sl-SI"/>
        </w:rPr>
        <w:t>izvesti usposabljanje na mestu</w:t>
      </w:r>
      <w:r w:rsidRPr="00983046">
        <w:rPr>
          <w:rFonts w:ascii="Univerza Sans" w:eastAsia="Arial Unicode MS" w:hAnsi="Univerza Sans" w:cstheme="minorHAnsi"/>
          <w:kern w:val="0"/>
          <w:sz w:val="18"/>
          <w:szCs w:val="18"/>
          <w:lang w:eastAsia="sl-SI"/>
        </w:rPr>
        <w:t xml:space="preserve"> inštalacije (v kolikor je bilo zahtevano v tehničnih specifikacijah),</w:t>
      </w:r>
    </w:p>
    <w:p w14:paraId="37B85FB3" w14:textId="32420A2C" w:rsidR="007F7A53"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 xml:space="preserve">zagotavljati servis in rezervne dele ves čas trajanja garancijskega in </w:t>
      </w:r>
      <w:proofErr w:type="spellStart"/>
      <w:r w:rsidRPr="00983046">
        <w:rPr>
          <w:rFonts w:ascii="Univerza Sans" w:eastAsia="Arial Unicode MS" w:hAnsi="Univerza Sans" w:cstheme="minorHAnsi"/>
          <w:kern w:val="0"/>
          <w:sz w:val="18"/>
          <w:szCs w:val="18"/>
          <w:lang w:eastAsia="sl-SI"/>
        </w:rPr>
        <w:t>pogarancijskega</w:t>
      </w:r>
      <w:proofErr w:type="spellEnd"/>
      <w:r w:rsidRPr="00983046">
        <w:rPr>
          <w:rFonts w:ascii="Univerza Sans" w:eastAsia="Arial Unicode MS" w:hAnsi="Univerza Sans" w:cstheme="minorHAnsi"/>
          <w:kern w:val="0"/>
          <w:sz w:val="18"/>
          <w:szCs w:val="18"/>
          <w:lang w:eastAsia="sl-SI"/>
        </w:rPr>
        <w:t xml:space="preserve"> obdobja,</w:t>
      </w:r>
    </w:p>
    <w:p w14:paraId="2A8D16E6" w14:textId="4F78334C" w:rsidR="008878CA" w:rsidRPr="008878CA" w:rsidRDefault="008878CA" w:rsidP="008878CA">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8878CA">
        <w:rPr>
          <w:rFonts w:ascii="Univerza Sans" w:eastAsia="Arial Unicode MS" w:hAnsi="Univerza Sans" w:cstheme="minorHAnsi"/>
          <w:kern w:val="0"/>
          <w:sz w:val="18"/>
          <w:szCs w:val="18"/>
          <w:lang w:eastAsia="sl-SI"/>
        </w:rPr>
        <w:t xml:space="preserve">zavezuje </w:t>
      </w:r>
      <w:r>
        <w:rPr>
          <w:rFonts w:ascii="Univerza Sans" w:eastAsia="Arial Unicode MS" w:hAnsi="Univerza Sans" w:cstheme="minorHAnsi"/>
          <w:kern w:val="0"/>
          <w:sz w:val="18"/>
          <w:szCs w:val="18"/>
          <w:lang w:eastAsia="sl-SI"/>
        </w:rPr>
        <w:t xml:space="preserve">se </w:t>
      </w:r>
      <w:r w:rsidRPr="008878CA">
        <w:rPr>
          <w:rFonts w:ascii="Univerza Sans" w:eastAsia="Arial Unicode MS" w:hAnsi="Univerza Sans" w:cstheme="minorHAnsi"/>
          <w:kern w:val="0"/>
          <w:sz w:val="18"/>
          <w:szCs w:val="18"/>
          <w:lang w:eastAsia="sl-SI"/>
        </w:rPr>
        <w:t xml:space="preserve">opravljati obveznosti iz tega člena brez dodatnih stroškov za naročnika. Izvedba teh del je vključena v pogodbeno ceno po klavzuli »ključ v roke« in izvajalec iz tega naslova ni upravičen do nikakršnega povračila izdatkov s strani naročnika. </w:t>
      </w:r>
    </w:p>
    <w:p w14:paraId="373C248E"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naročnika sproti obveščati o vseh spremembah in novo nastalih situacijah, ki bi lahko imele vpliv na izvajanje obveznosti po tej pogodbi.</w:t>
      </w:r>
    </w:p>
    <w:p w14:paraId="19531CDA" w14:textId="77777777" w:rsidR="007F7A53" w:rsidRPr="00983046"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p>
    <w:p w14:paraId="248692B1" w14:textId="77777777" w:rsidR="007F7A53" w:rsidRPr="00983046"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Dobavitelj naročniku jamči, da je vsa dobavljena in vgrajena oprema nova, brez stvarnih ali pravnih napak, avtentična in avtorizirana pri proizvajalcu ali njegovemu zastopniku ter ustreza vsem tehničnim opisom, karakteristikam in specifikacijam iz ponudbe dobavitelja.</w:t>
      </w:r>
    </w:p>
    <w:p w14:paraId="6F060B86" w14:textId="77777777" w:rsidR="008E2872" w:rsidRPr="00826809" w:rsidRDefault="008E2872" w:rsidP="008E287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55F4F409" w14:textId="77777777" w:rsidR="008E2872" w:rsidRPr="00826809" w:rsidRDefault="008E2872" w:rsidP="008E2872">
      <w:pPr>
        <w:widowControl/>
        <w:numPr>
          <w:ilvl w:val="0"/>
          <w:numId w:val="60"/>
        </w:numPr>
        <w:suppressAutoHyphens w:val="0"/>
        <w:autoSpaceDN/>
        <w:spacing w:before="200" w:after="120" w:line="276" w:lineRule="auto"/>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3142EDE3" w14:textId="77777777" w:rsidR="008E2872" w:rsidRPr="00684C95" w:rsidRDefault="008E2872" w:rsidP="008E2872">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684C95">
        <w:rPr>
          <w:rFonts w:ascii="Univerza Sans" w:hAnsi="Univerza Sans" w:cs="Arial"/>
          <w:i/>
          <w:kern w:val="0"/>
          <w:sz w:val="18"/>
          <w:szCs w:val="18"/>
        </w:rPr>
        <w:lastRenderedPageBreak/>
        <w:t>(Navodilo: Ta člen velja samo v primeru, da izvajalec nastopa s podizvajalci, v nasprotnem primeru se črta oz. se v tabeli navede, da ponudnik ob sklenitvi pogodbe nima podizvajalcev.)</w:t>
      </w:r>
    </w:p>
    <w:p w14:paraId="6FACF787" w14:textId="77777777" w:rsidR="008E2872" w:rsidRPr="00B33C69" w:rsidRDefault="008E2872" w:rsidP="008E2872">
      <w:pPr>
        <w:widowControl/>
        <w:suppressAutoHyphens w:val="0"/>
        <w:autoSpaceDN/>
        <w:spacing w:before="120" w:after="12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8E2872" w:rsidRPr="00B33C69" w14:paraId="2CF4D09B" w14:textId="77777777" w:rsidTr="001D529D">
        <w:tc>
          <w:tcPr>
            <w:tcW w:w="4180" w:type="dxa"/>
            <w:shd w:val="clear" w:color="auto" w:fill="FFFFCC"/>
          </w:tcPr>
          <w:p w14:paraId="59A0DC9E"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Podizvajalec naziv, polni naslov, matična številka, davčna številka in transakcijski račun</w:t>
            </w:r>
          </w:p>
        </w:tc>
        <w:tc>
          <w:tcPr>
            <w:tcW w:w="4772" w:type="dxa"/>
            <w:shd w:val="clear" w:color="auto" w:fill="FFFFCC"/>
          </w:tcPr>
          <w:p w14:paraId="0B3C8CDE"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Dela, ki jih bo izvedel podizvajalec (vrsta del, količina, vrednost kraj izvedbe, rok izvedbe)</w:t>
            </w:r>
          </w:p>
        </w:tc>
      </w:tr>
      <w:tr w:rsidR="008E2872" w:rsidRPr="00B33C69" w14:paraId="7F9AB4A4" w14:textId="77777777" w:rsidTr="001D529D">
        <w:tc>
          <w:tcPr>
            <w:tcW w:w="4180" w:type="dxa"/>
          </w:tcPr>
          <w:p w14:paraId="46F38760"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p>
        </w:tc>
        <w:tc>
          <w:tcPr>
            <w:tcW w:w="4772" w:type="dxa"/>
          </w:tcPr>
          <w:p w14:paraId="079D4924"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Vrsta del: _____________________________</w:t>
            </w:r>
          </w:p>
          <w:p w14:paraId="380BA6B2"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Vrednost del: __________________________</w:t>
            </w:r>
          </w:p>
          <w:p w14:paraId="3206D27B"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Kraj izvedbe: __________________________</w:t>
            </w:r>
          </w:p>
          <w:p w14:paraId="4AC58E07"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Rok izvedbe: __________________________</w:t>
            </w:r>
          </w:p>
          <w:p w14:paraId="17E6781D"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Zahteva neposredna plačila: DA   NE</w:t>
            </w:r>
          </w:p>
        </w:tc>
      </w:tr>
    </w:tbl>
    <w:p w14:paraId="6D10FC0D" w14:textId="77777777" w:rsidR="008E2872" w:rsidRPr="00684C95" w:rsidRDefault="008E2872" w:rsidP="008E2872">
      <w:pPr>
        <w:spacing w:line="240" w:lineRule="auto"/>
        <w:jc w:val="both"/>
        <w:rPr>
          <w:rFonts w:ascii="Univerza Sans" w:hAnsi="Univerza Sans" w:cs="Arial"/>
          <w:i/>
          <w:kern w:val="0"/>
          <w:sz w:val="18"/>
          <w:szCs w:val="18"/>
        </w:rPr>
      </w:pPr>
      <w:r w:rsidRPr="00684C95">
        <w:rPr>
          <w:rFonts w:ascii="Univerza Sans" w:hAnsi="Univerza Sans" w:cs="Arial"/>
          <w:i/>
          <w:kern w:val="0"/>
          <w:sz w:val="18"/>
          <w:szCs w:val="18"/>
        </w:rPr>
        <w:t>(Navodilo: Zgornji podatki se izpolnijo za vsakega od podizvajalcev, tiste, ki so nominirani v ponudbi, in tudi za naknadno prijavljene.)</w:t>
      </w:r>
    </w:p>
    <w:p w14:paraId="3FA25DF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 delo vseh podizvajalcev odgovarja izvajalec enako kot za svoje delo. Naročnikova odobritev, da določen del pogodbenih del izvede podizvajalec, ne odveže izvajalca nobenih pogodbenih obveznosti.</w:t>
      </w:r>
    </w:p>
    <w:p w14:paraId="52FB54BF"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med izvajanjem te pogodbe:</w:t>
      </w:r>
    </w:p>
    <w:p w14:paraId="0EEF0DF0"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kern w:val="0"/>
          <w:sz w:val="18"/>
          <w:szCs w:val="18"/>
        </w:rPr>
        <w:t xml:space="preserve">v </w:t>
      </w:r>
      <w:r w:rsidRPr="00B33C69">
        <w:rPr>
          <w:rFonts w:ascii="Univerza Sans" w:hAnsi="Univerza Sans" w:cs="Arial"/>
          <w:color w:val="000000"/>
          <w:sz w:val="18"/>
          <w:szCs w:val="18"/>
        </w:rPr>
        <w:t xml:space="preserve">zvezi s prijavljenimi podizvajalci naročnika obvestiti o morebitnih spremembah informacij iz drugega odstavka 94. člena ZJN-3 in </w:t>
      </w:r>
    </w:p>
    <w:p w14:paraId="03F66EE8"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namerava v izvajanje javnega naročila naknadno vključiti nove podizvajalce naročniku poslati informacije iz drugega odstavka 94. člena ZJN-3 glede novih podizvajalcev, </w:t>
      </w:r>
    </w:p>
    <w:p w14:paraId="20096F08"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kern w:val="0"/>
          <w:sz w:val="18"/>
          <w:szCs w:val="18"/>
        </w:rPr>
      </w:pPr>
      <w:r w:rsidRPr="00B33C69">
        <w:rPr>
          <w:rFonts w:ascii="Univerza Sans" w:hAnsi="Univerza Sans" w:cs="Arial"/>
          <w:color w:val="000000"/>
          <w:sz w:val="18"/>
          <w:szCs w:val="18"/>
        </w:rPr>
        <w:t>in sicer vse</w:t>
      </w:r>
      <w:r w:rsidRPr="00B33C69">
        <w:rPr>
          <w:rFonts w:ascii="Univerza Sans" w:hAnsi="Univerza Sans" w:cs="Arial"/>
          <w:kern w:val="0"/>
          <w:sz w:val="18"/>
          <w:szCs w:val="18"/>
        </w:rPr>
        <w:t xml:space="preserve"> najkasneje v petih (5) dneh po spremembi oziroma pred vključitvijo novega podizvajalca. </w:t>
      </w:r>
    </w:p>
    <w:p w14:paraId="24F55AF4"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V primeru vključitve novega podizvajalca v dela po tej pogodbi ali zamenjave že vključenega podizvajalca, mora izvajalec naročniku poslati pisni predlog ter mu skupaj s predlogom posredovati:</w:t>
      </w:r>
    </w:p>
    <w:p w14:paraId="73AEFC55"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kontaktne podatke in zakonite zastopnike predlaganega podizvajalca (naziv, polni naslov, matična številka, davčna številka in transakcijski račun, zakoniti zastopniki),</w:t>
      </w:r>
    </w:p>
    <w:p w14:paraId="1B1343D7"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podizvajalec zahteva neposredna plačila, zahtevo in soglasje podizvajalca za neposredna plačila in </w:t>
      </w:r>
    </w:p>
    <w:p w14:paraId="4D1E456E"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podatke o vrsti del, količini in vrednosti del, ki jih bo izvedel vsak podizvajalec,</w:t>
      </w:r>
    </w:p>
    <w:p w14:paraId="1D5A5AE4"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kern w:val="0"/>
          <w:sz w:val="18"/>
          <w:szCs w:val="18"/>
        </w:rPr>
      </w:pPr>
      <w:r w:rsidRPr="00B33C69">
        <w:rPr>
          <w:rFonts w:ascii="Univerza Sans" w:hAnsi="Univerza Sans" w:cs="Arial"/>
          <w:color w:val="000000"/>
          <w:sz w:val="18"/>
          <w:szCs w:val="18"/>
        </w:rPr>
        <w:t>druge</w:t>
      </w:r>
      <w:r w:rsidRPr="00B33C69">
        <w:rPr>
          <w:rFonts w:ascii="Univerza Sans" w:hAnsi="Univerza Sans" w:cs="Arial"/>
          <w:kern w:val="0"/>
          <w:sz w:val="18"/>
          <w:szCs w:val="18"/>
        </w:rPr>
        <w:t xml:space="preserve"> </w:t>
      </w:r>
      <w:r w:rsidRPr="00B33C69">
        <w:rPr>
          <w:rFonts w:ascii="Univerza Sans" w:hAnsi="Univerza Sans" w:cs="Arial"/>
          <w:sz w:val="18"/>
          <w:szCs w:val="18"/>
        </w:rPr>
        <w:t>obrazce</w:t>
      </w:r>
      <w:r w:rsidRPr="00B33C69">
        <w:rPr>
          <w:rFonts w:ascii="Univerza Sans" w:hAnsi="Univerza Sans" w:cs="Arial"/>
          <w:kern w:val="0"/>
          <w:sz w:val="18"/>
          <w:szCs w:val="18"/>
        </w:rPr>
        <w:t xml:space="preserve"> in dokumente, zahtevane z razpisno dokumentacijo.</w:t>
      </w:r>
      <w:r w:rsidRPr="00B33C69">
        <w:rPr>
          <w:rFonts w:ascii="Univerza Sans" w:hAnsi="Univerza Sans"/>
          <w:kern w:val="0"/>
          <w:sz w:val="18"/>
          <w:szCs w:val="18"/>
        </w:rPr>
        <w:t xml:space="preserve"> </w:t>
      </w:r>
    </w:p>
    <w:p w14:paraId="2E5D8CB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55EBD837"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3D2955D" w14:textId="77777777" w:rsidR="008E2872" w:rsidRPr="00684C95" w:rsidRDefault="008E2872" w:rsidP="008E287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684C95">
        <w:rPr>
          <w:rFonts w:ascii="Univerza Sans" w:eastAsia="Arial Unicode MS" w:hAnsi="Univerza Sans" w:cs="Arial"/>
          <w:b/>
          <w:spacing w:val="2"/>
          <w:kern w:val="0"/>
          <w:sz w:val="18"/>
          <w:szCs w:val="18"/>
        </w:rPr>
        <w:t>NEPOSREDNA PLAČILA PODIZVAJALCEM</w:t>
      </w:r>
    </w:p>
    <w:p w14:paraId="50B8F364" w14:textId="77777777" w:rsidR="008E2872" w:rsidRPr="00684C95" w:rsidRDefault="008E2872" w:rsidP="008E2872">
      <w:pPr>
        <w:widowControl/>
        <w:numPr>
          <w:ilvl w:val="0"/>
          <w:numId w:val="60"/>
        </w:numPr>
        <w:suppressAutoHyphens w:val="0"/>
        <w:autoSpaceDN/>
        <w:spacing w:before="200" w:after="120" w:line="276" w:lineRule="auto"/>
        <w:contextualSpacing/>
        <w:jc w:val="center"/>
        <w:textAlignment w:val="auto"/>
        <w:rPr>
          <w:rFonts w:ascii="Univerza Sans" w:eastAsia="Calibri" w:hAnsi="Univerza Sans" w:cs="Arial"/>
          <w:sz w:val="18"/>
          <w:szCs w:val="18"/>
          <w:lang w:eastAsia="zh-CN"/>
        </w:rPr>
      </w:pPr>
      <w:r w:rsidRPr="00684C95">
        <w:rPr>
          <w:rFonts w:ascii="Univerza Sans" w:eastAsia="Times New Roman" w:hAnsi="Univerza Sans" w:cs="Arial"/>
          <w:sz w:val="18"/>
          <w:szCs w:val="18"/>
          <w:lang w:eastAsia="zh-CN"/>
        </w:rPr>
        <w:t>člen</w:t>
      </w:r>
    </w:p>
    <w:p w14:paraId="625E1EAA" w14:textId="77777777" w:rsidR="008E2872" w:rsidRPr="00061CE4" w:rsidRDefault="008E2872" w:rsidP="008E2872">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061CE4">
        <w:rPr>
          <w:rFonts w:ascii="Univerza Sans" w:hAnsi="Univerza Sans" w:cs="Arial"/>
          <w:i/>
          <w:kern w:val="0"/>
          <w:sz w:val="18"/>
          <w:szCs w:val="18"/>
        </w:rPr>
        <w:t>(Navodilo: Ta člen velja samo v primeru, da izvajalec nastopa s podizvajalci, v nasprotnem primeru se črta oz. se v tabeli navede, da ponudnik ob sklenitvi pogodbe nima podizvajalcev.)</w:t>
      </w:r>
    </w:p>
    <w:p w14:paraId="4FCB49B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4D77873"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lastRenderedPageBreak/>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934A97F"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4573F30"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sz w:val="18"/>
          <w:szCs w:val="18"/>
        </w:rPr>
      </w:pPr>
      <w:r w:rsidRPr="00B33C69">
        <w:rPr>
          <w:rFonts w:ascii="Univerza Sans" w:hAnsi="Univerza Sans" w:cs="Arial"/>
          <w:kern w:val="0"/>
          <w:sz w:val="18"/>
          <w:szCs w:val="18"/>
        </w:rPr>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983046"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83046">
        <w:rPr>
          <w:rFonts w:ascii="Univerza Sans" w:eastAsia="Arial Unicode MS" w:hAnsi="Univerza Sans" w:cstheme="minorHAnsi"/>
          <w:b/>
          <w:spacing w:val="2"/>
          <w:kern w:val="0"/>
          <w:sz w:val="18"/>
          <w:szCs w:val="18"/>
        </w:rPr>
        <w:t>NAČIN IN ROK PLAČILA</w:t>
      </w:r>
    </w:p>
    <w:p w14:paraId="40AF55A5" w14:textId="77777777" w:rsidR="007F7A53" w:rsidRPr="00983046"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17581E5" w14:textId="526F5548" w:rsidR="007F7A53" w:rsidRPr="00983046" w:rsidRDefault="007F7A53" w:rsidP="007F7A53">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lahko izstavi e-račun za dobavljeno blago po uspešno zaključeni primopredaji in podpisu primopredajnega zapisnika</w:t>
      </w:r>
      <w:r w:rsidR="000267EA" w:rsidRPr="00983046">
        <w:rPr>
          <w:rFonts w:ascii="Univerza Sans" w:eastAsia="Calibri" w:hAnsi="Univerza Sans" w:cstheme="minorHAnsi"/>
          <w:kern w:val="0"/>
          <w:sz w:val="18"/>
          <w:szCs w:val="18"/>
        </w:rPr>
        <w:t xml:space="preserve">. Izvedeno dobavo po tej pogodbi bo dobavitelj obračunal z izstavitvijo računov, ki </w:t>
      </w:r>
      <w:r w:rsidR="005E1FEF" w:rsidRPr="00983046">
        <w:rPr>
          <w:rFonts w:ascii="Univerza Sans" w:eastAsia="Calibri" w:hAnsi="Univerza Sans" w:cstheme="minorHAnsi"/>
          <w:kern w:val="0"/>
          <w:sz w:val="18"/>
          <w:szCs w:val="18"/>
        </w:rPr>
        <w:t>ga</w:t>
      </w:r>
      <w:r w:rsidR="000267EA" w:rsidRPr="00983046">
        <w:rPr>
          <w:rFonts w:ascii="Univerza Sans" w:eastAsia="Calibri" w:hAnsi="Univerza Sans" w:cstheme="minorHAnsi"/>
          <w:kern w:val="0"/>
          <w:sz w:val="18"/>
          <w:szCs w:val="18"/>
        </w:rPr>
        <w:t xml:space="preserve"> bo izstavil naročniku.</w:t>
      </w:r>
    </w:p>
    <w:p w14:paraId="3404F7B2" w14:textId="77777777" w:rsidR="007F7A53" w:rsidRPr="00983046" w:rsidRDefault="007F7A53" w:rsidP="007F7A53">
      <w:pPr>
        <w:tabs>
          <w:tab w:val="left" w:pos="1134"/>
        </w:tabs>
        <w:autoSpaceDN/>
        <w:spacing w:after="200" w:line="276" w:lineRule="auto"/>
        <w:jc w:val="both"/>
        <w:textAlignment w:val="auto"/>
        <w:rPr>
          <w:rFonts w:ascii="Univerza Sans" w:eastAsia="Times New Roman" w:hAnsi="Univerza Sans" w:cstheme="minorHAnsi"/>
          <w:kern w:val="0"/>
          <w:sz w:val="18"/>
          <w:szCs w:val="18"/>
        </w:rPr>
      </w:pPr>
      <w:r w:rsidRPr="00983046">
        <w:rPr>
          <w:rFonts w:ascii="Univerza Sans" w:eastAsia="Times New Roman" w:hAnsi="Univerza Sans" w:cstheme="minorHAnsi"/>
          <w:kern w:val="0"/>
          <w:sz w:val="18"/>
          <w:szCs w:val="18"/>
        </w:rPr>
        <w:t xml:space="preserve">Dobavitelj izstavi naročniku e-račun prek spletne aplikacije </w:t>
      </w:r>
      <w:proofErr w:type="spellStart"/>
      <w:r w:rsidRPr="00983046">
        <w:rPr>
          <w:rFonts w:ascii="Univerza Sans" w:eastAsia="Times New Roman" w:hAnsi="Univerza Sans" w:cstheme="minorHAnsi"/>
          <w:kern w:val="0"/>
          <w:sz w:val="18"/>
          <w:szCs w:val="18"/>
        </w:rPr>
        <w:t>UJPnet</w:t>
      </w:r>
      <w:proofErr w:type="spellEnd"/>
      <w:r w:rsidRPr="00983046">
        <w:rPr>
          <w:rFonts w:ascii="Univerza Sans" w:eastAsia="Times New Roman" w:hAnsi="Univerza Sans" w:cstheme="minorHAnsi"/>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6" w:name="_Hlk116471473"/>
      <w:r w:rsidRPr="00983046">
        <w:rPr>
          <w:rFonts w:ascii="Univerza Sans" w:eastAsia="Times New Roman" w:hAnsi="Univerza Sans" w:cstheme="minorHAnsi"/>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6"/>
    <w:p w14:paraId="3D9F48C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i/>
          <w:kern w:val="0"/>
          <w:sz w:val="18"/>
          <w:szCs w:val="18"/>
        </w:rPr>
      </w:pPr>
      <w:r w:rsidRPr="00983046">
        <w:rPr>
          <w:rFonts w:ascii="Univerza Sans" w:eastAsia="Calibri" w:hAnsi="Univerza Sans" w:cstheme="minorHAnsi"/>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5B762D3" w:rsidR="0097570E" w:rsidRPr="00983046" w:rsidRDefault="0097570E" w:rsidP="0097570E">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bo poravnal svoje obveznosti do dobavitelja po tej pogodbi na podlagi pravilno izstavljenega računa, ki ga dobavitelj izstavi v roku 8 dni po dobavi in montaži opreme ter izvedenem usposabljanju naročnikovih uporabnikov.</w:t>
      </w:r>
    </w:p>
    <w:p w14:paraId="505D238C" w14:textId="0D6CD0D8" w:rsidR="0097570E" w:rsidRPr="00983046" w:rsidRDefault="00CF70C5" w:rsidP="0097570E">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Rok za plačilo je</w:t>
      </w:r>
      <w:r w:rsidR="0097570E" w:rsidRPr="00983046">
        <w:rPr>
          <w:rFonts w:ascii="Univerza Sans" w:eastAsia="Calibri" w:hAnsi="Univerza Sans" w:cstheme="minorHAnsi"/>
          <w:kern w:val="0"/>
          <w:sz w:val="18"/>
          <w:szCs w:val="18"/>
        </w:rPr>
        <w:t xml:space="preserve"> </w:t>
      </w:r>
      <w:r w:rsidR="00085A0D" w:rsidRPr="00983046">
        <w:rPr>
          <w:rFonts w:ascii="Univerza Sans" w:eastAsia="Calibri" w:hAnsi="Univerza Sans" w:cstheme="minorHAnsi"/>
          <w:kern w:val="0"/>
          <w:sz w:val="18"/>
          <w:szCs w:val="18"/>
        </w:rPr>
        <w:t>30 dni od dneva prejema pravilno izstavljenega računa, ki ni zavrnjen v roku osmih dni od prejema</w:t>
      </w:r>
      <w:r w:rsidR="0097570E" w:rsidRPr="00983046">
        <w:rPr>
          <w:rFonts w:ascii="Univerza Sans" w:eastAsia="Calibri" w:hAnsi="Univerza Sans" w:cstheme="minorHAnsi"/>
          <w:kern w:val="0"/>
          <w:sz w:val="18"/>
          <w:szCs w:val="18"/>
        </w:rPr>
        <w:t>.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983046" w:rsidRDefault="007F7A53" w:rsidP="007F7A53">
      <w:pPr>
        <w:widowControl/>
        <w:suppressAutoHyphens w:val="0"/>
        <w:autoSpaceDN/>
        <w:spacing w:before="240" w:after="200" w:line="276" w:lineRule="auto"/>
        <w:jc w:val="both"/>
        <w:textAlignment w:val="auto"/>
        <w:rPr>
          <w:rFonts w:ascii="Univerza Sans" w:eastAsia="Times New Roman" w:hAnsi="Univerza Sans" w:cstheme="minorHAnsi"/>
          <w:sz w:val="18"/>
          <w:szCs w:val="18"/>
          <w:lang w:eastAsia="zh-CN"/>
        </w:rPr>
      </w:pPr>
      <w:r w:rsidRPr="00983046">
        <w:rPr>
          <w:rFonts w:ascii="Univerza Sans" w:eastAsia="Calibri" w:hAnsi="Univerza Sans" w:cstheme="minorHAnsi"/>
          <w:kern w:val="0"/>
          <w:sz w:val="18"/>
          <w:szCs w:val="18"/>
        </w:rPr>
        <w:t>V primeru plačilne zamude naročnika</w:t>
      </w:r>
      <w:r w:rsidR="0097570E"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kern w:val="0"/>
          <w:sz w:val="18"/>
          <w:szCs w:val="18"/>
        </w:rPr>
        <w:t>lahko dobavitelj obračuna zakonske zamudne obresti skladno z veljavnimi predpisi.</w:t>
      </w:r>
    </w:p>
    <w:p w14:paraId="7828578D"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3EB3AEC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983046" w:rsidRDefault="007F7A53" w:rsidP="00BF535F">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v primerih, navedenih v prejšnjem odstavku, na stroške dobavitelja poveri izvedbo storitve drugemu dobavitelju.</w:t>
      </w:r>
    </w:p>
    <w:p w14:paraId="100FC374" w14:textId="77777777" w:rsidR="00CE10EC" w:rsidRPr="00983046" w:rsidRDefault="00CE10EC" w:rsidP="00CE10EC">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kern w:val="0"/>
          <w:sz w:val="18"/>
          <w:szCs w:val="18"/>
        </w:rPr>
      </w:pPr>
      <w:r w:rsidRPr="00983046">
        <w:rPr>
          <w:rFonts w:ascii="Univerza Sans" w:eastAsia="Times New Roman" w:hAnsi="Univerza Sans" w:cstheme="minorHAnsi"/>
          <w:b/>
          <w:bCs/>
          <w:kern w:val="0"/>
          <w:sz w:val="18"/>
          <w:szCs w:val="18"/>
        </w:rPr>
        <w:lastRenderedPageBreak/>
        <w:t>FINANČNA ZAVAROVANJA</w:t>
      </w:r>
    </w:p>
    <w:p w14:paraId="47CA0126" w14:textId="77777777" w:rsidR="00CE10EC" w:rsidRPr="00983046" w:rsidRDefault="00CE10EC" w:rsidP="00CE10EC">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kern w:val="2"/>
          <w:sz w:val="18"/>
          <w:szCs w:val="18"/>
          <w:lang w:eastAsia="zh-CN"/>
        </w:rPr>
      </w:pPr>
      <w:r w:rsidRPr="00983046">
        <w:rPr>
          <w:rFonts w:ascii="Univerza Sans" w:eastAsia="Times New Roman" w:hAnsi="Univerza Sans" w:cstheme="minorHAnsi"/>
          <w:kern w:val="2"/>
          <w:sz w:val="18"/>
          <w:szCs w:val="18"/>
          <w:lang w:eastAsia="zh-CN"/>
        </w:rPr>
        <w:t>člen</w:t>
      </w:r>
    </w:p>
    <w:p w14:paraId="2B9AE323" w14:textId="3B218FDA" w:rsidR="00CE10EC" w:rsidRPr="00983046" w:rsidRDefault="00CE10EC" w:rsidP="00CE10EC">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 xml:space="preserve">Izvajalec mora </w:t>
      </w:r>
      <w:r w:rsidR="00B10DE9" w:rsidRPr="00B10DE9">
        <w:rPr>
          <w:rFonts w:ascii="Univerza Sans" w:eastAsia="Calibri" w:hAnsi="Univerza Sans" w:cstheme="minorHAnsi"/>
          <w:kern w:val="2"/>
          <w:sz w:val="18"/>
          <w:szCs w:val="18"/>
        </w:rPr>
        <w:t>ob podpisu pogodbe oz. najkasneje v 10 dneh naročniku predložiti finančno zavarovanje - bianco menico z menično izjavo (v treh izvodih v papirni obliki)</w:t>
      </w:r>
      <w:r w:rsidRPr="00983046">
        <w:rPr>
          <w:rFonts w:ascii="Univerza Sans" w:eastAsia="Calibri" w:hAnsi="Univerza Sans" w:cstheme="minorHAnsi"/>
          <w:kern w:val="2"/>
          <w:sz w:val="18"/>
          <w:szCs w:val="18"/>
        </w:rPr>
        <w:t xml:space="preserve">, s katero </w:t>
      </w:r>
      <w:r w:rsidRPr="00983046">
        <w:rPr>
          <w:rFonts w:ascii="Univerza Sans" w:eastAsia="Calibri" w:hAnsi="Univerza Sans" w:cstheme="minorHAnsi"/>
          <w:kern w:val="0"/>
          <w:sz w:val="18"/>
          <w:szCs w:val="18"/>
        </w:rPr>
        <w:t>naročnika pooblasti za izpolnitev bianko menic za primer izpolnitve katere od spodaj navedenih okoliščin.</w:t>
      </w:r>
    </w:p>
    <w:p w14:paraId="70088D14" w14:textId="77777777" w:rsidR="00CE10EC" w:rsidRPr="00983046" w:rsidRDefault="00CE10EC" w:rsidP="00CE10EC">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Če se skladno s 95. členom ZJN-3 spremeni rok veljavnosti pogodbe, garancijski rok ali vrednost predmeta naročila</w:t>
      </w:r>
      <w:r w:rsidRPr="00983046">
        <w:rPr>
          <w:rFonts w:ascii="Univerza Sans" w:eastAsia="Calibri" w:hAnsi="Univerza Sans" w:cstheme="minorHAnsi"/>
          <w:color w:val="000000"/>
          <w:kern w:val="2"/>
          <w:sz w:val="18"/>
          <w:szCs w:val="18"/>
        </w:rPr>
        <w:t>,</w:t>
      </w:r>
      <w:r w:rsidRPr="00983046">
        <w:rPr>
          <w:rFonts w:ascii="Univerza Sans" w:eastAsia="Calibri" w:hAnsi="Univerza Sans" w:cstheme="minorHAnsi"/>
          <w:kern w:val="2"/>
          <w:sz w:val="18"/>
          <w:szCs w:val="18"/>
        </w:rPr>
        <w:t xml:space="preserve"> mora izvajalec temu ustrezno spremeniti, podaljšati oziroma nadomestiti predloženo menično izjavo. V primeru, ko naročnik unovči bianko menico oziroma menice, mu mora izvajalec brez nepotrebnega odlašanja predložiti novo bianko menico oziroma menice v nadaljnje zavarovanje dobre izvedbe pogodbenih obveznosti oziroma odprave napak v </w:t>
      </w:r>
      <w:r w:rsidRPr="00983046">
        <w:rPr>
          <w:rFonts w:ascii="Univerza Sans" w:eastAsia="Calibri" w:hAnsi="Univerza Sans" w:cstheme="minorHAnsi"/>
          <w:kern w:val="0"/>
          <w:sz w:val="18"/>
          <w:szCs w:val="18"/>
        </w:rPr>
        <w:t>garancijskem roku.</w:t>
      </w:r>
    </w:p>
    <w:p w14:paraId="13193087" w14:textId="5066635C" w:rsidR="00CE10EC" w:rsidRPr="00983046" w:rsidRDefault="00CE10EC" w:rsidP="00CE10EC">
      <w:pPr>
        <w:widowControl/>
        <w:suppressAutoHyphens w:val="0"/>
        <w:autoSpaceDN/>
        <w:spacing w:before="240"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dobro izvedbo pogodbenih obveznosti, naročnik unovči do višine 10 % od skupne vrednosti pogodbe z DDV </w:t>
      </w:r>
      <w:r w:rsidR="00B10DE9" w:rsidRPr="00B10DE9">
        <w:rPr>
          <w:rFonts w:ascii="Univerza Sans" w:eastAsia="Calibri" w:hAnsi="Univerza Sans" w:cstheme="minorHAnsi"/>
          <w:kern w:val="2"/>
          <w:sz w:val="18"/>
          <w:szCs w:val="18"/>
        </w:rPr>
        <w:t>do izpolnitve vseh pogodbenih obveznosti in nadaljnjih 30 dni</w:t>
      </w:r>
      <w:r w:rsidRPr="00983046">
        <w:rPr>
          <w:rFonts w:ascii="Univerza Sans" w:eastAsia="Calibri" w:hAnsi="Univerza Sans" w:cstheme="minorHAnsi"/>
          <w:kern w:val="2"/>
          <w:sz w:val="18"/>
          <w:szCs w:val="18"/>
        </w:rPr>
        <w:t>, če (kot primeroma, a ne izključno):</w:t>
      </w:r>
    </w:p>
    <w:p w14:paraId="4867730D"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43B5828E"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255E4A58"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2D56D3C2"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odstopi od pogodbe brez utemeljenega razloga, ki bi izviral iz sfere naročnika; ali</w:t>
      </w:r>
    </w:p>
    <w:p w14:paraId="77067F62"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4F51BE7F"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0E05FD8F"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16DD0E40" w14:textId="77777777" w:rsidR="00CE10EC" w:rsidRPr="00983046" w:rsidRDefault="00CE10EC" w:rsidP="00CE10EC">
      <w:pPr>
        <w:widowControl/>
        <w:numPr>
          <w:ilvl w:val="0"/>
          <w:numId w:val="71"/>
        </w:numPr>
        <w:autoSpaceDN/>
        <w:spacing w:after="120" w:line="276" w:lineRule="auto"/>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397862AD" w14:textId="77777777" w:rsidR="00CE10EC" w:rsidRPr="00983046" w:rsidRDefault="00CE10EC" w:rsidP="00CE10EC">
      <w:pPr>
        <w:widowControl/>
        <w:suppressAutoHyphens w:val="0"/>
        <w:autoSpaceDE w:val="0"/>
        <w:autoSpaceDN/>
        <w:adjustRightInd w:val="0"/>
        <w:spacing w:before="240" w:after="240" w:line="276" w:lineRule="auto"/>
        <w:jc w:val="both"/>
        <w:textAlignment w:val="auto"/>
        <w:rPr>
          <w:rFonts w:ascii="Univerza Sans" w:eastAsia="Times New Roman" w:hAnsi="Univerza Sans" w:cstheme="minorHAnsi"/>
          <w:bCs/>
          <w:kern w:val="0"/>
          <w:sz w:val="18"/>
          <w:szCs w:val="18"/>
        </w:rPr>
      </w:pPr>
      <w:r w:rsidRPr="00983046">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5A6E4DE1" w14:textId="7E6217A3" w:rsidR="00CE10EC" w:rsidRPr="00983046" w:rsidRDefault="00CE10EC" w:rsidP="00CE10EC">
      <w:pPr>
        <w:widowControl/>
        <w:suppressAutoHyphens w:val="0"/>
        <w:autoSpaceDN/>
        <w:spacing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odpravo napak v garancijskem roku, naročnik unovči do višine </w:t>
      </w:r>
      <w:r w:rsidRPr="00983046">
        <w:rPr>
          <w:rFonts w:ascii="Univerza Sans" w:eastAsia="Calibri" w:hAnsi="Univerza Sans" w:cstheme="minorHAnsi"/>
          <w:kern w:val="2"/>
          <w:sz w:val="18"/>
          <w:szCs w:val="18"/>
        </w:rPr>
        <w:br/>
        <w:t xml:space="preserve">5 % od skupne vrednosti pogodbe z </w:t>
      </w:r>
      <w:r w:rsidR="00B10DE9" w:rsidRPr="00B10DE9">
        <w:rPr>
          <w:rFonts w:ascii="Univerza Sans" w:eastAsia="Calibri" w:hAnsi="Univerza Sans" w:cstheme="minorHAnsi"/>
          <w:kern w:val="2"/>
          <w:sz w:val="18"/>
          <w:szCs w:val="18"/>
        </w:rPr>
        <w:t>DDV do poteka garancijskega roka in nadaljnjih 30 dni</w:t>
      </w:r>
      <w:r w:rsidRPr="00983046">
        <w:rPr>
          <w:rFonts w:ascii="Univerza Sans" w:eastAsia="Calibri" w:hAnsi="Univerza Sans" w:cstheme="minorHAnsi"/>
          <w:kern w:val="2"/>
          <w:sz w:val="18"/>
          <w:szCs w:val="18"/>
        </w:rPr>
        <w:t xml:space="preserve">, če (kot primeroma, a ne izključno): </w:t>
      </w:r>
    </w:p>
    <w:p w14:paraId="54AE9212" w14:textId="77777777"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48269481" w14:textId="77777777"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0B1BFC26" w14:textId="4BA4E4C4"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kern w:val="2"/>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4A0A14AA" w14:textId="77777777" w:rsidR="007F7A53" w:rsidRPr="00983046"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theme="minorHAnsi"/>
          <w:b/>
          <w:bCs/>
          <w:kern w:val="0"/>
          <w:sz w:val="18"/>
          <w:szCs w:val="18"/>
        </w:rPr>
      </w:pPr>
      <w:r w:rsidRPr="00983046">
        <w:rPr>
          <w:rFonts w:ascii="Univerza Sans" w:eastAsia="Calibri" w:hAnsi="Univerza Sans" w:cstheme="minorHAnsi"/>
          <w:b/>
          <w:bCs/>
          <w:kern w:val="0"/>
          <w:sz w:val="18"/>
          <w:szCs w:val="18"/>
        </w:rPr>
        <w:t>GARANCIJSKO IN POGARANCIJSKO VZDRŽEVANJE</w:t>
      </w:r>
    </w:p>
    <w:p w14:paraId="7FC7A6F4"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4CA8DD47" w14:textId="5B7F1A10" w:rsidR="00745E09" w:rsidRPr="00983046" w:rsidRDefault="00745E09"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7" w:name="_Hlk116386822"/>
      <w:r w:rsidRPr="00983046">
        <w:rPr>
          <w:rFonts w:ascii="Univerza Sans" w:eastAsia="Calibri" w:hAnsi="Univerza Sans" w:cstheme="minorHAnsi"/>
          <w:kern w:val="0"/>
          <w:sz w:val="18"/>
          <w:szCs w:val="18"/>
        </w:rPr>
        <w:t xml:space="preserve">Garancijska doba za kakovostno in pravilno delovanje dobavljene opreme po tej pogodbi znaša </w:t>
      </w:r>
      <w:r w:rsidR="00C27346">
        <w:rPr>
          <w:rFonts w:ascii="Univerza Sans" w:eastAsia="Calibri" w:hAnsi="Univerza Sans" w:cstheme="minorHAnsi"/>
          <w:b/>
          <w:kern w:val="0"/>
          <w:sz w:val="18"/>
          <w:szCs w:val="18"/>
          <w:u w:val="single"/>
        </w:rPr>
        <w:fldChar w:fldCharType="begin">
          <w:ffData>
            <w:name w:val=""/>
            <w:enabled/>
            <w:calcOnExit w:val="0"/>
            <w:textInput>
              <w:default w:val="24"/>
            </w:textInput>
          </w:ffData>
        </w:fldChar>
      </w:r>
      <w:r w:rsidR="00C27346">
        <w:rPr>
          <w:rFonts w:ascii="Univerza Sans" w:eastAsia="Calibri" w:hAnsi="Univerza Sans" w:cstheme="minorHAnsi"/>
          <w:b/>
          <w:kern w:val="0"/>
          <w:sz w:val="18"/>
          <w:szCs w:val="18"/>
          <w:u w:val="single"/>
        </w:rPr>
        <w:instrText xml:space="preserve"> FORMTEXT </w:instrText>
      </w:r>
      <w:r w:rsidR="00C27346">
        <w:rPr>
          <w:rFonts w:ascii="Univerza Sans" w:eastAsia="Calibri" w:hAnsi="Univerza Sans" w:cstheme="minorHAnsi"/>
          <w:b/>
          <w:kern w:val="0"/>
          <w:sz w:val="18"/>
          <w:szCs w:val="18"/>
          <w:u w:val="single"/>
        </w:rPr>
      </w:r>
      <w:r w:rsidR="00C27346">
        <w:rPr>
          <w:rFonts w:ascii="Univerza Sans" w:eastAsia="Calibri" w:hAnsi="Univerza Sans" w:cstheme="minorHAnsi"/>
          <w:b/>
          <w:kern w:val="0"/>
          <w:sz w:val="18"/>
          <w:szCs w:val="18"/>
          <w:u w:val="single"/>
        </w:rPr>
        <w:fldChar w:fldCharType="separate"/>
      </w:r>
      <w:r w:rsidR="00C27346">
        <w:rPr>
          <w:rFonts w:ascii="Univerza Sans" w:eastAsia="Calibri" w:hAnsi="Univerza Sans" w:cstheme="minorHAnsi"/>
          <w:b/>
          <w:noProof/>
          <w:kern w:val="0"/>
          <w:sz w:val="18"/>
          <w:szCs w:val="18"/>
          <w:u w:val="single"/>
        </w:rPr>
        <w:t>24</w:t>
      </w:r>
      <w:r w:rsidR="00C27346">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b/>
          <w:bCs/>
          <w:kern w:val="0"/>
          <w:sz w:val="18"/>
          <w:szCs w:val="18"/>
        </w:rPr>
        <w:t xml:space="preserve"> mesecev</w:t>
      </w:r>
      <w:r w:rsidRPr="00983046">
        <w:rPr>
          <w:rFonts w:ascii="Univerza Sans" w:eastAsia="Calibri" w:hAnsi="Univerza Sans" w:cstheme="minorHAnsi"/>
          <w:kern w:val="0"/>
          <w:sz w:val="18"/>
          <w:szCs w:val="18"/>
        </w:rPr>
        <w:t xml:space="preserve"> od uspešne primopredaje opreme</w:t>
      </w:r>
      <w:r w:rsidR="003A12E3" w:rsidRPr="00983046">
        <w:rPr>
          <w:rFonts w:ascii="Univerza Sans" w:eastAsia="Calibri" w:hAnsi="Univerza Sans" w:cstheme="minorHAnsi"/>
          <w:kern w:val="0"/>
          <w:sz w:val="18"/>
          <w:szCs w:val="18"/>
        </w:rPr>
        <w:t>.</w:t>
      </w:r>
    </w:p>
    <w:p w14:paraId="6B0054A9" w14:textId="4C350547"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garancijski dobi dobavitelj skrbi za brezhibno delovanje dobavljene opreme in naročniku sklad</w:t>
      </w:r>
      <w:r w:rsidR="008563D7">
        <w:rPr>
          <w:rFonts w:ascii="Univerza Sans" w:eastAsia="Calibri" w:hAnsi="Univerza Sans" w:cstheme="minorHAnsi"/>
          <w:kern w:val="0"/>
          <w:sz w:val="18"/>
          <w:szCs w:val="18"/>
        </w:rPr>
        <w:t>no</w:t>
      </w:r>
      <w:r w:rsidRPr="00983046">
        <w:rPr>
          <w:rFonts w:ascii="Univerza Sans" w:eastAsia="Calibri" w:hAnsi="Univerza Sans" w:cstheme="minorHAnsi"/>
          <w:kern w:val="0"/>
          <w:sz w:val="18"/>
          <w:szCs w:val="18"/>
        </w:rPr>
        <w:t xml:space="preserve"> z zahtevami in priporočili proizvajalca zagotavlja brezplačno redno preventivno vzdrževanje opreme</w:t>
      </w:r>
      <w:r w:rsidRPr="00983046">
        <w:rPr>
          <w:rFonts w:ascii="Univerza Sans" w:hAnsi="Univerza Sans" w:cstheme="minorHAnsi"/>
          <w:sz w:val="18"/>
          <w:szCs w:val="18"/>
        </w:rPr>
        <w:t xml:space="preserve"> </w:t>
      </w:r>
      <w:r w:rsidRPr="00983046">
        <w:rPr>
          <w:rFonts w:ascii="Univerza Sans" w:eastAsia="Calibri" w:hAnsi="Univerza Sans" w:cstheme="minorHAnsi"/>
          <w:kern w:val="0"/>
          <w:sz w:val="18"/>
          <w:szCs w:val="18"/>
        </w:rPr>
        <w:t xml:space="preserve">in odpravo napak. </w:t>
      </w:r>
      <w:r w:rsidRPr="00983046">
        <w:rPr>
          <w:rFonts w:ascii="Univerza Sans" w:eastAsia="Calibri" w:hAnsi="Univerza Sans" w:cstheme="minorHAnsi"/>
          <w:kern w:val="0"/>
          <w:sz w:val="18"/>
          <w:szCs w:val="18"/>
        </w:rPr>
        <w:lastRenderedPageBreak/>
        <w:t>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7"/>
    <w:p w14:paraId="06BCD308" w14:textId="1BB37EF8"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mora v garancijski dobi v primeru okvare in napak na dobavljeni opremi zagotavljati odzivni čas servisa v roku</w:t>
      </w:r>
      <w:r w:rsidR="00DA04D0" w:rsidRPr="00983046">
        <w:rPr>
          <w:rFonts w:ascii="Univerza Sans" w:eastAsia="Calibri" w:hAnsi="Univerza Sans" w:cstheme="minorHAnsi"/>
          <w:kern w:val="0"/>
          <w:sz w:val="18"/>
          <w:szCs w:val="18"/>
        </w:rPr>
        <w:t xml:space="preserve"> </w:t>
      </w:r>
      <w:r w:rsidR="00DA04D0" w:rsidRPr="00E13F9D">
        <w:rPr>
          <w:rFonts w:ascii="Univerza Sans" w:eastAsia="Calibri" w:hAnsi="Univerza Sans" w:cstheme="minorHAnsi"/>
          <w:b/>
          <w:kern w:val="0"/>
          <w:sz w:val="18"/>
          <w:szCs w:val="18"/>
        </w:rPr>
        <w:t>dveh (2) delovnih dn</w:t>
      </w:r>
      <w:r w:rsidR="00977F84" w:rsidRPr="00E13F9D">
        <w:rPr>
          <w:rFonts w:ascii="Univerza Sans" w:eastAsia="Calibri" w:hAnsi="Univerza Sans" w:cstheme="minorHAnsi"/>
          <w:b/>
          <w:kern w:val="0"/>
          <w:sz w:val="18"/>
          <w:szCs w:val="18"/>
        </w:rPr>
        <w:t>i</w:t>
      </w:r>
      <w:r w:rsidRPr="00983046">
        <w:rPr>
          <w:rFonts w:ascii="Univerza Sans" w:eastAsia="Calibri" w:hAnsi="Univerza Sans" w:cstheme="minorHAnsi"/>
          <w:kern w:val="0"/>
          <w:sz w:val="18"/>
          <w:szCs w:val="18"/>
        </w:rPr>
        <w:t xml:space="preserve"> </w:t>
      </w:r>
      <w:r w:rsidR="00D7152C" w:rsidRPr="00983046">
        <w:rPr>
          <w:rFonts w:ascii="Univerza Sans" w:eastAsia="Calibri" w:hAnsi="Univerza Sans" w:cstheme="minorHAnsi"/>
          <w:kern w:val="0"/>
          <w:sz w:val="18"/>
          <w:szCs w:val="18"/>
        </w:rPr>
        <w:t xml:space="preserve">od </w:t>
      </w:r>
      <w:r w:rsidRPr="00983046">
        <w:rPr>
          <w:rFonts w:ascii="Univerza Sans" w:eastAsia="Calibri" w:hAnsi="Univerza Sans" w:cstheme="minorHAnsi"/>
          <w:kern w:val="0"/>
          <w:sz w:val="18"/>
          <w:szCs w:val="18"/>
        </w:rPr>
        <w:t>prijave napake.</w:t>
      </w:r>
    </w:p>
    <w:p w14:paraId="140C1636" w14:textId="2711D32A" w:rsidR="00977F84" w:rsidRPr="00983046" w:rsidRDefault="005E1FEF" w:rsidP="00977F84">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8" w:name="_Hlk97732631"/>
      <w:r w:rsidRPr="00983046">
        <w:rPr>
          <w:rFonts w:ascii="Univerza Sans" w:eastAsia="Calibri" w:hAnsi="Univerza Sans" w:cstheme="minorHAnsi"/>
          <w:kern w:val="0"/>
          <w:sz w:val="18"/>
          <w:szCs w:val="18"/>
        </w:rPr>
        <w:t>Odzivni čas pomeni, da pooblaščeni serviser v navedenem roku</w:t>
      </w:r>
      <w:r w:rsidR="00A42997">
        <w:rPr>
          <w:rFonts w:ascii="Univerza Sans" w:eastAsia="Calibri" w:hAnsi="Univerza Sans" w:cstheme="minorHAnsi"/>
          <w:kern w:val="0"/>
          <w:sz w:val="18"/>
          <w:szCs w:val="18"/>
        </w:rPr>
        <w:t xml:space="preserve"> on-line ali</w:t>
      </w:r>
      <w:r w:rsidRPr="00983046">
        <w:rPr>
          <w:rFonts w:ascii="Univerza Sans" w:eastAsia="Calibri" w:hAnsi="Univerza Sans" w:cstheme="minorHAnsi"/>
          <w:kern w:val="0"/>
          <w:sz w:val="18"/>
          <w:szCs w:val="18"/>
        </w:rPr>
        <w:t xml:space="preserve"> on-site diagnosticira napako. Naročnik bo okvaro prijavil preko elektronske pošte, pri čemer se kot dan in ura prijave šteje datum in ura odpošiljanja elektronske pošte. </w:t>
      </w:r>
    </w:p>
    <w:p w14:paraId="6702E6D5" w14:textId="66E36393" w:rsidR="00977F84" w:rsidRPr="00983046" w:rsidRDefault="00977F84" w:rsidP="00977F84">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9" w:name="_Hlk97732660"/>
      <w:bookmarkEnd w:id="18"/>
      <w:r w:rsidRPr="00983046">
        <w:rPr>
          <w:rFonts w:ascii="Univerza Sans" w:eastAsia="Calibri" w:hAnsi="Univerza Sans" w:cstheme="minorHAnsi"/>
          <w:kern w:val="0"/>
          <w:sz w:val="18"/>
          <w:szCs w:val="18"/>
        </w:rPr>
        <w:t xml:space="preserve">Čas za odpravo napak znaša največ </w:t>
      </w:r>
      <w:r w:rsidR="00632E4C">
        <w:rPr>
          <w:rFonts w:ascii="Univerza Sans" w:eastAsia="Calibri" w:hAnsi="Univerza Sans" w:cstheme="minorHAnsi"/>
          <w:b/>
          <w:kern w:val="0"/>
          <w:sz w:val="18"/>
          <w:szCs w:val="18"/>
        </w:rPr>
        <w:t>3</w:t>
      </w:r>
      <w:r w:rsidRPr="00983046">
        <w:rPr>
          <w:rFonts w:ascii="Univerza Sans" w:eastAsia="Calibri" w:hAnsi="Univerza Sans" w:cstheme="minorHAnsi"/>
          <w:b/>
          <w:kern w:val="0"/>
          <w:sz w:val="18"/>
          <w:szCs w:val="18"/>
        </w:rPr>
        <w:t>0 delovnih dni</w:t>
      </w:r>
      <w:r w:rsidRPr="00983046">
        <w:rPr>
          <w:rFonts w:ascii="Univerza Sans" w:eastAsia="Calibri" w:hAnsi="Univerza Sans" w:cstheme="minorHAnsi"/>
          <w:kern w:val="0"/>
          <w:sz w:val="18"/>
          <w:szCs w:val="18"/>
        </w:rPr>
        <w:t xml:space="preserve">. </w:t>
      </w:r>
    </w:p>
    <w:bookmarkEnd w:id="19"/>
    <w:p w14:paraId="72C5B100" w14:textId="77777777"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rPr>
        <w:t xml:space="preserve">Naročnik ne sprejema nikakršnih splošnih pogojev dobavitelja, ki niso skladni z navedenim v tem členu. </w:t>
      </w:r>
      <w:r w:rsidRPr="00983046">
        <w:rPr>
          <w:rFonts w:ascii="Univerza Sans" w:eastAsia="Calibri" w:hAnsi="Univerza Sans" w:cstheme="minorHAnsi"/>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V primeru neizpolnitve obveznosti iz tega člena je dobavitelj dolžan naročniku povrniti vso škodo, ki bi jo ta zaradi tega utrpel.</w:t>
      </w:r>
    </w:p>
    <w:p w14:paraId="43EACBA4" w14:textId="77777777" w:rsidR="007F7A53" w:rsidRPr="00983046"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člen</w:t>
      </w:r>
    </w:p>
    <w:p w14:paraId="73BEEC53" w14:textId="77777777" w:rsidR="00C13BAD" w:rsidRDefault="007F7A53" w:rsidP="00C13BAD">
      <w:pPr>
        <w:widowControl/>
        <w:suppressAutoHyphens w:val="0"/>
        <w:autoSpaceDN/>
        <w:spacing w:before="12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mora še </w:t>
      </w:r>
      <w:r w:rsidRPr="00983046">
        <w:rPr>
          <w:rFonts w:ascii="Univerza Sans" w:eastAsia="Calibri" w:hAnsi="Univerza Sans" w:cstheme="minorHAnsi"/>
          <w:b/>
          <w:kern w:val="0"/>
          <w:sz w:val="18"/>
          <w:szCs w:val="18"/>
        </w:rPr>
        <w:t xml:space="preserve">najmanj </w:t>
      </w:r>
      <w:r w:rsidR="00C27346">
        <w:rPr>
          <w:rFonts w:ascii="Univerza Sans" w:eastAsia="Calibri" w:hAnsi="Univerza Sans" w:cstheme="minorHAnsi"/>
          <w:b/>
          <w:kern w:val="0"/>
          <w:sz w:val="18"/>
          <w:szCs w:val="18"/>
        </w:rPr>
        <w:t>10</w:t>
      </w:r>
      <w:r w:rsidRPr="00983046">
        <w:rPr>
          <w:rFonts w:ascii="Univerza Sans" w:eastAsia="Calibri" w:hAnsi="Univerza Sans" w:cstheme="minorHAnsi"/>
          <w:b/>
          <w:kern w:val="0"/>
          <w:sz w:val="18"/>
          <w:szCs w:val="18"/>
        </w:rPr>
        <w:t xml:space="preserve"> let</w:t>
      </w:r>
      <w:r w:rsidRPr="00983046">
        <w:rPr>
          <w:rFonts w:ascii="Univerza Sans" w:eastAsia="Calibri" w:hAnsi="Univerza Sans" w:cstheme="minorHAnsi"/>
          <w:kern w:val="0"/>
          <w:sz w:val="18"/>
          <w:szCs w:val="18"/>
        </w:rPr>
        <w:t xml:space="preserve"> po</w:t>
      </w:r>
      <w:r w:rsidRPr="00983046">
        <w:rPr>
          <w:rFonts w:ascii="Univerza Sans" w:eastAsia="Calibri" w:hAnsi="Univerza Sans" w:cstheme="minorHAnsi"/>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983046">
        <w:rPr>
          <w:rFonts w:ascii="Univerza Sans" w:eastAsia="Calibri" w:hAnsi="Univerza Sans" w:cstheme="minorHAnsi"/>
          <w:kern w:val="0"/>
          <w:sz w:val="18"/>
          <w:szCs w:val="18"/>
        </w:rPr>
        <w:t xml:space="preserve">. </w:t>
      </w:r>
    </w:p>
    <w:p w14:paraId="219338A2" w14:textId="6C2BCAC4" w:rsidR="007F7A53" w:rsidRPr="00983046" w:rsidRDefault="00C13BAD" w:rsidP="00C13BAD">
      <w:pPr>
        <w:widowControl/>
        <w:suppressAutoHyphens w:val="0"/>
        <w:autoSpaceDN/>
        <w:spacing w:before="120" w:after="200" w:line="276" w:lineRule="auto"/>
        <w:jc w:val="both"/>
        <w:textAlignment w:val="auto"/>
        <w:rPr>
          <w:rFonts w:ascii="Univerza Sans" w:eastAsia="Calibri" w:hAnsi="Univerza Sans" w:cstheme="minorHAnsi"/>
          <w:kern w:val="0"/>
          <w:sz w:val="18"/>
          <w:szCs w:val="18"/>
        </w:rPr>
      </w:pPr>
      <w:r>
        <w:rPr>
          <w:rFonts w:ascii="Univerza Sans" w:eastAsia="Calibri" w:hAnsi="Univerza Sans" w:cstheme="minorHAnsi"/>
          <w:bCs/>
          <w:kern w:val="0"/>
          <w:sz w:val="18"/>
          <w:szCs w:val="18"/>
        </w:rPr>
        <w:fldChar w:fldCharType="begin">
          <w:ffData>
            <w:name w:val=""/>
            <w:enabled/>
            <w:calcOnExit w:val="0"/>
            <w:textInput>
              <w:default w:val="Dobavni rok za standardne nadomestne dele od 5 do 10 delovnih dni, za specifične dele do 15 delovnih dni oz. po dogovoru."/>
            </w:textInput>
          </w:ffData>
        </w:fldChar>
      </w:r>
      <w:r>
        <w:rPr>
          <w:rFonts w:ascii="Univerza Sans" w:eastAsia="Calibri" w:hAnsi="Univerza Sans" w:cstheme="minorHAnsi"/>
          <w:bCs/>
          <w:kern w:val="0"/>
          <w:sz w:val="18"/>
          <w:szCs w:val="18"/>
        </w:rPr>
        <w:instrText xml:space="preserve"> FORMTEXT </w:instrText>
      </w:r>
      <w:r>
        <w:rPr>
          <w:rFonts w:ascii="Univerza Sans" w:eastAsia="Calibri" w:hAnsi="Univerza Sans" w:cstheme="minorHAnsi"/>
          <w:bCs/>
          <w:kern w:val="0"/>
          <w:sz w:val="18"/>
          <w:szCs w:val="18"/>
        </w:rPr>
      </w:r>
      <w:r>
        <w:rPr>
          <w:rFonts w:ascii="Univerza Sans" w:eastAsia="Calibri" w:hAnsi="Univerza Sans" w:cstheme="minorHAnsi"/>
          <w:bCs/>
          <w:kern w:val="0"/>
          <w:sz w:val="18"/>
          <w:szCs w:val="18"/>
        </w:rPr>
        <w:fldChar w:fldCharType="separate"/>
      </w:r>
      <w:r>
        <w:rPr>
          <w:rFonts w:ascii="Univerza Sans" w:eastAsia="Calibri" w:hAnsi="Univerza Sans" w:cstheme="minorHAnsi"/>
          <w:bCs/>
          <w:noProof/>
          <w:kern w:val="0"/>
          <w:sz w:val="18"/>
          <w:szCs w:val="18"/>
        </w:rPr>
        <w:t>Dobavni rok za standardne nadomestne dele od 5 do 10 delovnih dni, za specifične dele do 15 delovnih dni oz. po dogovoru.</w:t>
      </w:r>
      <w:r>
        <w:rPr>
          <w:rFonts w:ascii="Univerza Sans" w:eastAsia="Calibri" w:hAnsi="Univerza Sans" w:cstheme="minorHAnsi"/>
          <w:bCs/>
          <w:kern w:val="0"/>
          <w:sz w:val="18"/>
          <w:szCs w:val="18"/>
        </w:rPr>
        <w:fldChar w:fldCharType="end"/>
      </w:r>
    </w:p>
    <w:p w14:paraId="27F06177" w14:textId="77777777" w:rsidR="007F7A53" w:rsidRPr="00983046" w:rsidRDefault="007F7A53" w:rsidP="007F7A53">
      <w:pPr>
        <w:widowControl/>
        <w:suppressAutoHyphens w:val="0"/>
        <w:autoSpaceDN/>
        <w:spacing w:before="12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je dolžan pri vzdrževanju naprav v pogarancijskem obdobju vgrajevati oziroma uporabljati le originalne nadomestne dele in potrošni material.</w:t>
      </w:r>
    </w:p>
    <w:p w14:paraId="7C1141CF"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Dobavitelj se zavezuje, da bo v času pogarancijskega vzdrževanja naročniku nudil enak obseg storitev kot v garancijskem obdobju ter mu zagotavljal enake odzivne čase servisa in odprave napak kot v obdobju </w:t>
      </w:r>
      <w:r w:rsidRPr="00983046">
        <w:rPr>
          <w:rFonts w:ascii="Univerza Sans" w:eastAsia="Calibri" w:hAnsi="Univerza Sans" w:cstheme="minorHAnsi"/>
          <w:kern w:val="0"/>
          <w:sz w:val="18"/>
          <w:szCs w:val="18"/>
          <w:lang w:eastAsia="sl-SI"/>
        </w:rPr>
        <w:lastRenderedPageBreak/>
        <w:t>garancijskega 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kern w:val="0"/>
          <w:sz w:val="18"/>
          <w:szCs w:val="18"/>
          <w:lang w:eastAsia="sl-SI"/>
        </w:rPr>
        <w:t>pogodbeno kazen</w:t>
      </w:r>
      <w:r w:rsidRPr="00983046">
        <w:rPr>
          <w:rFonts w:ascii="Univerza Sans" w:eastAsia="Calibri" w:hAnsi="Univerza Sans" w:cstheme="minorHAnsi"/>
          <w:kern w:val="0"/>
          <w:sz w:val="18"/>
          <w:szCs w:val="18"/>
        </w:rPr>
        <w:t xml:space="preserve"> iz spodnjega odstavka</w:t>
      </w:r>
      <w:r w:rsidRPr="00983046">
        <w:rPr>
          <w:rFonts w:ascii="Univerza Sans" w:eastAsia="Calibri" w:hAnsi="Univerza Sans" w:cstheme="minorHAnsi"/>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983046"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VIŠJA SILA</w:t>
      </w:r>
    </w:p>
    <w:p w14:paraId="226D4CC4"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theme="minorHAnsi"/>
          <w:kern w:val="0"/>
          <w:sz w:val="18"/>
          <w:szCs w:val="18"/>
          <w:lang w:eastAsia="sl-SI"/>
        </w:rPr>
      </w:pPr>
      <w:r w:rsidRPr="00983046">
        <w:rPr>
          <w:rFonts w:ascii="Univerza Sans" w:eastAsia="Times New Roman" w:hAnsi="Univerza Sans" w:cstheme="minorHAnsi"/>
          <w:sz w:val="18"/>
          <w:szCs w:val="18"/>
          <w:lang w:eastAsia="zh-CN"/>
        </w:rPr>
        <w:t>člen</w:t>
      </w:r>
    </w:p>
    <w:p w14:paraId="5626BE6A" w14:textId="77777777" w:rsidR="007F7A53" w:rsidRPr="00983046" w:rsidRDefault="007F7A53" w:rsidP="007F7A53">
      <w:pPr>
        <w:widowControl/>
        <w:spacing w:before="12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983046" w:rsidRDefault="007F7A53" w:rsidP="007F7A53">
      <w:pPr>
        <w:widowControl/>
        <w:spacing w:before="24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Dobavitelj je dolžan pismeno obvestiti naročnika o nastanku višje sile takoj, ko je to mogoče, najkasneje pa v dveh (2) delovnih dneh.</w:t>
      </w:r>
    </w:p>
    <w:p w14:paraId="38BF0688" w14:textId="77777777" w:rsidR="007F7A53" w:rsidRPr="00983046" w:rsidRDefault="007F7A53" w:rsidP="007F7A53">
      <w:pPr>
        <w:widowControl/>
        <w:spacing w:before="24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Nobena od pogodbenih strank ni odgovorna za neizpolnitev katerekoli izmed svojih obveznosti iz razlogov, ki so izven njenega nadzora.</w:t>
      </w:r>
    </w:p>
    <w:p w14:paraId="136A5F95"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bCs/>
          <w:kern w:val="0"/>
          <w:sz w:val="18"/>
          <w:szCs w:val="18"/>
        </w:rPr>
        <w:t xml:space="preserve">PREDČASNA ODPOVED / </w:t>
      </w:r>
      <w:r w:rsidRPr="00983046">
        <w:rPr>
          <w:rFonts w:ascii="Univerza Sans" w:eastAsia="Calibri" w:hAnsi="Univerza Sans" w:cstheme="minorHAnsi"/>
          <w:b/>
          <w:kern w:val="0"/>
          <w:sz w:val="18"/>
          <w:szCs w:val="18"/>
        </w:rPr>
        <w:t>RAZDRTJE POGODBE</w:t>
      </w:r>
    </w:p>
    <w:p w14:paraId="72E1983D"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39A5671" w14:textId="6979B0BC" w:rsidR="007F7A53" w:rsidRPr="00983046"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w:t>
      </w:r>
      <w:r w:rsidR="00C35ECB">
        <w:rPr>
          <w:rFonts w:ascii="Univerza Sans" w:eastAsia="Calibri" w:hAnsi="Univerza Sans" w:cstheme="minorHAnsi"/>
          <w:kern w:val="0"/>
          <w:sz w:val="18"/>
          <w:szCs w:val="18"/>
        </w:rPr>
        <w:t xml:space="preserve"> po e-pošti</w:t>
      </w:r>
      <w:r w:rsidRPr="00983046">
        <w:rPr>
          <w:rFonts w:ascii="Univerza Sans" w:eastAsia="Calibri" w:hAnsi="Univerza Sans" w:cstheme="minorHAnsi"/>
          <w:kern w:val="0"/>
          <w:sz w:val="18"/>
          <w:szCs w:val="18"/>
        </w:rPr>
        <w:t>.</w:t>
      </w:r>
    </w:p>
    <w:p w14:paraId="62F317AC" w14:textId="77777777" w:rsidR="007F7A53" w:rsidRPr="00983046" w:rsidRDefault="007F7A53" w:rsidP="007F7A53">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od pogodbe odstopi v primeru, če (našteto primeroma, a ne izključno):</w:t>
      </w:r>
    </w:p>
    <w:p w14:paraId="22E00D8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pride dobavitelj v takšno finančno situacijo, ki bi mu onemogočila izvedbo pogodbenih obveznosti,</w:t>
      </w:r>
    </w:p>
    <w:p w14:paraId="0873F167"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dobavitelj prekine z dobavami in storitvami brez pisnega soglasja naročnika,</w:t>
      </w:r>
    </w:p>
    <w:p w14:paraId="6300AB7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dobavitelj malomarno in nepravočasno opravlja pogodbene obveznosti,</w:t>
      </w:r>
    </w:p>
    <w:p w14:paraId="2BBF1D7F"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dobavitelj krši določila te pogodbe,</w:t>
      </w:r>
    </w:p>
    <w:p w14:paraId="5DDB512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če dobavitelj ne upošteva reklamacij glede kakovosti, vrste in količine. </w:t>
      </w:r>
    </w:p>
    <w:p w14:paraId="41C4171C"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Če je pogodba razdrta, mora dobavitelj takoj ustaviti vse dobave in spremljajoče storitve po tej pogodbi.</w:t>
      </w:r>
    </w:p>
    <w:p w14:paraId="093F8C88" w14:textId="77777777" w:rsidR="007F7A53" w:rsidRPr="00983046"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5FEFC7E" w14:textId="77777777" w:rsidR="007F7A53" w:rsidRPr="00983046"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pogodbo predčasno odpove iz naslednjih razlogov:</w:t>
      </w:r>
    </w:p>
    <w:p w14:paraId="02296BBB"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 nima v posameznem proračunskem letu v ta namen zagotovljenih sredstev;</w:t>
      </w:r>
    </w:p>
    <w:p w14:paraId="21D30F7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 lahko odpove pogodbo tudi brez razloga.</w:t>
      </w:r>
    </w:p>
    <w:p w14:paraId="39046265" w14:textId="780B0152" w:rsidR="007F7A53" w:rsidRPr="00983046" w:rsidRDefault="00C35ECB" w:rsidP="007F7A53">
      <w:pPr>
        <w:widowControl/>
        <w:suppressAutoHyphens w:val="0"/>
        <w:autoSpaceDE w:val="0"/>
        <w:adjustRightInd w:val="0"/>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Od</w:t>
      </w:r>
      <w:r w:rsidR="00370B47">
        <w:rPr>
          <w:rFonts w:ascii="Univerza Sans" w:eastAsia="Calibri" w:hAnsi="Univerza Sans" w:cstheme="minorHAnsi"/>
          <w:kern w:val="0"/>
          <w:sz w:val="18"/>
          <w:szCs w:val="18"/>
        </w:rPr>
        <w:t>poved</w:t>
      </w:r>
      <w:r w:rsidRPr="00983046">
        <w:rPr>
          <w:rFonts w:ascii="Univerza Sans" w:eastAsia="Calibri" w:hAnsi="Univerza Sans" w:cstheme="minorHAnsi"/>
          <w:kern w:val="0"/>
          <w:sz w:val="18"/>
          <w:szCs w:val="18"/>
        </w:rPr>
        <w:t xml:space="preserve"> začne učinkovati z dnem, ko dobavitelj prejme obvestilo o odpovedi</w:t>
      </w:r>
      <w:r w:rsidR="00370B47">
        <w:rPr>
          <w:rFonts w:ascii="Univerza Sans" w:eastAsia="Calibri" w:hAnsi="Univerza Sans" w:cstheme="minorHAnsi"/>
          <w:kern w:val="0"/>
          <w:sz w:val="18"/>
          <w:szCs w:val="18"/>
        </w:rPr>
        <w:t>.</w:t>
      </w:r>
    </w:p>
    <w:p w14:paraId="783F8D0D" w14:textId="77777777" w:rsidR="007F7A53" w:rsidRPr="00983046"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člen</w:t>
      </w:r>
    </w:p>
    <w:p w14:paraId="3913117A"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983046" w:rsidRDefault="007F7A53" w:rsidP="007F7A53">
      <w:pPr>
        <w:widowControl/>
        <w:suppressAutoHyphens w:val="0"/>
        <w:autoSpaceDN/>
        <w:spacing w:after="200" w:line="276" w:lineRule="auto"/>
        <w:jc w:val="both"/>
        <w:textAlignment w:val="auto"/>
        <w:rPr>
          <w:rFonts w:ascii="Univerza Sans" w:eastAsia="Arial Unicode MS" w:hAnsi="Univerza Sans" w:cstheme="minorHAnsi"/>
          <w:sz w:val="18"/>
          <w:szCs w:val="18"/>
        </w:rPr>
      </w:pPr>
      <w:r w:rsidRPr="00983046">
        <w:rPr>
          <w:rFonts w:ascii="Univerza Sans" w:eastAsia="Calibri" w:hAnsi="Univerza Sans" w:cstheme="minorHAnsi"/>
          <w:b/>
          <w:kern w:val="0"/>
          <w:sz w:val="18"/>
          <w:szCs w:val="18"/>
        </w:rPr>
        <w:t xml:space="preserve">RAZVEZNI POGOJ </w:t>
      </w:r>
    </w:p>
    <w:p w14:paraId="2510BF4C"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 xml:space="preserve"> </w:t>
      </w:r>
      <w:r w:rsidRPr="00983046">
        <w:rPr>
          <w:rFonts w:ascii="Univerza Sans" w:eastAsia="Times New Roman" w:hAnsi="Univerza Sans" w:cstheme="minorHAnsi"/>
          <w:sz w:val="18"/>
          <w:szCs w:val="18"/>
          <w:lang w:eastAsia="zh-CN"/>
        </w:rPr>
        <w:t>člen</w:t>
      </w:r>
    </w:p>
    <w:p w14:paraId="0E877B70"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983046" w:rsidRDefault="007F7A53" w:rsidP="007F7A53">
      <w:pPr>
        <w:widowControl/>
        <w:suppressAutoHyphens w:val="0"/>
        <w:autoSpaceDN/>
        <w:spacing w:after="200" w:line="276" w:lineRule="auto"/>
        <w:jc w:val="both"/>
        <w:textAlignment w:val="auto"/>
        <w:rPr>
          <w:rFonts w:ascii="Univerza Sans" w:eastAsia="Arial Unicode MS" w:hAnsi="Univerza Sans" w:cstheme="minorHAnsi"/>
          <w:sz w:val="18"/>
          <w:szCs w:val="18"/>
        </w:rPr>
      </w:pPr>
      <w:r w:rsidRPr="00983046">
        <w:rPr>
          <w:rFonts w:ascii="Univerza Sans" w:eastAsia="Calibri" w:hAnsi="Univerza Sans" w:cstheme="minorHAnsi"/>
          <w:b/>
          <w:kern w:val="0"/>
          <w:sz w:val="18"/>
          <w:szCs w:val="18"/>
        </w:rPr>
        <w:t>PROTIKORUPCIJSKA KLAVZULA</w:t>
      </w:r>
    </w:p>
    <w:p w14:paraId="2783FC54"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 xml:space="preserve"> člen</w:t>
      </w:r>
    </w:p>
    <w:p w14:paraId="0D73F50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pridobitev posla ali</w:t>
      </w:r>
    </w:p>
    <w:p w14:paraId="5F25560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sklenitev posla pod ugodnejšimi pogoji ali</w:t>
      </w:r>
    </w:p>
    <w:p w14:paraId="36628D8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opustitev dolžnega nadzora nad izvajanjem pogodbenih obveznosti ali</w:t>
      </w:r>
    </w:p>
    <w:p w14:paraId="7DDB7FD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je nična.</w:t>
      </w:r>
    </w:p>
    <w:p w14:paraId="3A860DFF" w14:textId="77777777" w:rsidR="007F7A53" w:rsidRPr="00983046" w:rsidRDefault="007F7A53" w:rsidP="007F7A53">
      <w:pPr>
        <w:widowControl/>
        <w:spacing w:after="200" w:line="276" w:lineRule="auto"/>
        <w:jc w:val="both"/>
        <w:rPr>
          <w:rFonts w:ascii="Univerza Sans" w:eastAsia="Arial Unicode MS" w:hAnsi="Univerza Sans" w:cstheme="minorHAnsi"/>
          <w:b/>
          <w:sz w:val="18"/>
          <w:szCs w:val="18"/>
        </w:rPr>
      </w:pPr>
      <w:r w:rsidRPr="00983046">
        <w:rPr>
          <w:rFonts w:ascii="Univerza Sans" w:eastAsia="Arial Unicode MS" w:hAnsi="Univerza Sans" w:cstheme="minorHAnsi"/>
          <w:b/>
          <w:sz w:val="18"/>
          <w:szCs w:val="18"/>
        </w:rPr>
        <w:t>POOBLAŠČENE OSEBE</w:t>
      </w:r>
    </w:p>
    <w:p w14:paraId="43D3C368"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DFC4978" w14:textId="77777777" w:rsidR="007F7A53" w:rsidRPr="00983046" w:rsidRDefault="007F7A53" w:rsidP="007F7A53">
      <w:pPr>
        <w:widowControl/>
        <w:spacing w:after="12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 xml:space="preserve">Skrbnika pogodbe sta: </w:t>
      </w:r>
    </w:p>
    <w:p w14:paraId="429B4E85" w14:textId="77777777" w:rsidR="007F7A53" w:rsidRPr="00983046" w:rsidRDefault="007F7A53" w:rsidP="007F7A53">
      <w:pPr>
        <w:widowControl/>
        <w:numPr>
          <w:ilvl w:val="0"/>
          <w:numId w:val="55"/>
        </w:numPr>
        <w:spacing w:before="120" w:after="120" w:line="276" w:lineRule="auto"/>
        <w:ind w:left="714" w:hanging="357"/>
        <w:jc w:val="both"/>
        <w:rPr>
          <w:rFonts w:ascii="Univerza Sans" w:eastAsia="Arial Unicode MS" w:hAnsi="Univerza Sans" w:cstheme="minorHAnsi"/>
          <w:sz w:val="18"/>
          <w:szCs w:val="18"/>
          <w:lang w:eastAsia="zh-CN"/>
        </w:rPr>
      </w:pPr>
      <w:r w:rsidRPr="00983046">
        <w:rPr>
          <w:rFonts w:ascii="Univerza Sans" w:eastAsia="Arial Unicode MS" w:hAnsi="Univerza Sans" w:cstheme="minorHAnsi"/>
          <w:sz w:val="18"/>
          <w:szCs w:val="18"/>
          <w:lang w:eastAsia="zh-CN"/>
        </w:rPr>
        <w:lastRenderedPageBreak/>
        <w:t xml:space="preserve">na strani naročnika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(tel. št.: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e-naslov: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w:t>
      </w:r>
      <w:r w:rsidRPr="00983046">
        <w:rPr>
          <w:rFonts w:ascii="Univerza Sans" w:eastAsia="Arial Unicode MS" w:hAnsi="Univerza Sans" w:cstheme="minorHAnsi"/>
          <w:sz w:val="18"/>
          <w:szCs w:val="18"/>
          <w:lang w:eastAsia="zh-CN"/>
        </w:rPr>
        <w:t xml:space="preserve">, </w:t>
      </w:r>
    </w:p>
    <w:p w14:paraId="5B201A8F" w14:textId="77777777" w:rsidR="007F7A53" w:rsidRPr="00983046" w:rsidRDefault="007F7A53" w:rsidP="007F7A53">
      <w:pPr>
        <w:widowControl/>
        <w:numPr>
          <w:ilvl w:val="0"/>
          <w:numId w:val="55"/>
        </w:numPr>
        <w:spacing w:before="120" w:after="200" w:line="276" w:lineRule="auto"/>
        <w:ind w:left="714" w:hanging="357"/>
        <w:jc w:val="both"/>
        <w:rPr>
          <w:rFonts w:ascii="Univerza Sans" w:eastAsia="Arial Unicode MS" w:hAnsi="Univerza Sans" w:cstheme="minorHAnsi"/>
          <w:sz w:val="18"/>
          <w:szCs w:val="18"/>
          <w:lang w:eastAsia="zh-CN"/>
        </w:rPr>
      </w:pPr>
      <w:r w:rsidRPr="00983046">
        <w:rPr>
          <w:rFonts w:ascii="Univerza Sans" w:eastAsia="Arial Unicode MS" w:hAnsi="Univerza Sans" w:cstheme="minorHAnsi"/>
          <w:sz w:val="18"/>
          <w:szCs w:val="18"/>
          <w:lang w:eastAsia="zh-CN"/>
        </w:rPr>
        <w:t xml:space="preserve">na strani dobavitelja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(tel. št.: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e-naslov: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w:t>
      </w:r>
    </w:p>
    <w:p w14:paraId="79A7BC68" w14:textId="77777777" w:rsidR="007F7A53" w:rsidRPr="00983046" w:rsidRDefault="007F7A53" w:rsidP="007F7A53">
      <w:pPr>
        <w:widowControl/>
        <w:spacing w:after="20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VAROVANJE POSLOVNIH SKRIVNOSTI</w:t>
      </w:r>
    </w:p>
    <w:p w14:paraId="32F3E788"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20608B9" w14:textId="77777777" w:rsidR="007F7A53" w:rsidRPr="00983046" w:rsidRDefault="007F7A53" w:rsidP="007F7A53">
      <w:pPr>
        <w:spacing w:before="240" w:after="200"/>
        <w:rPr>
          <w:rFonts w:ascii="Univerza Sans" w:eastAsia="Times New Roman" w:hAnsi="Univerza Sans" w:cstheme="minorHAnsi"/>
          <w:sz w:val="18"/>
          <w:szCs w:val="18"/>
        </w:rPr>
      </w:pPr>
      <w:r w:rsidRPr="00983046">
        <w:rPr>
          <w:rFonts w:ascii="Univerza Sans" w:eastAsia="Times New Roman" w:hAnsi="Univerza Sans" w:cstheme="minorHAnsi"/>
          <w:sz w:val="18"/>
          <w:szCs w:val="18"/>
          <w:lang w:eastAsia="zh-CN"/>
        </w:rPr>
        <w:t>Kot poslovno skrivnost je dobavitelj dolžan varovati podatke, s katerimi bi se seznanil pri izvajanju te pogodbe</w:t>
      </w:r>
      <w:r w:rsidRPr="00983046">
        <w:rPr>
          <w:rFonts w:ascii="Univerza Sans" w:eastAsia="Times New Roman" w:hAnsi="Univerza Sans" w:cstheme="minorHAnsi"/>
          <w:sz w:val="18"/>
          <w:szCs w:val="18"/>
        </w:rPr>
        <w:t>, kolikor niso javni skladno z veljavnimi predpisi</w:t>
      </w:r>
      <w:r w:rsidRPr="00983046">
        <w:rPr>
          <w:rFonts w:ascii="Univerza Sans" w:eastAsia="Times New Roman" w:hAnsi="Univerza Sans" w:cstheme="minorHAnsi"/>
          <w:sz w:val="18"/>
          <w:szCs w:val="18"/>
          <w:lang w:eastAsia="zh-CN"/>
        </w:rPr>
        <w:t>.</w:t>
      </w:r>
    </w:p>
    <w:p w14:paraId="4C898383" w14:textId="77777777" w:rsidR="007F7A53" w:rsidRPr="00983046" w:rsidRDefault="007F7A53" w:rsidP="007F7A53">
      <w:pPr>
        <w:widowControl/>
        <w:spacing w:after="200" w:line="276" w:lineRule="auto"/>
        <w:jc w:val="both"/>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983046" w:rsidRDefault="007F7A53" w:rsidP="007F7A53">
      <w:pPr>
        <w:widowControl/>
        <w:spacing w:after="200" w:line="276" w:lineRule="auto"/>
        <w:jc w:val="both"/>
        <w:rPr>
          <w:rFonts w:ascii="Univerza Sans" w:eastAsia="Arial Unicode MS" w:hAnsi="Univerza Sans" w:cstheme="minorHAnsi"/>
          <w:b/>
          <w:sz w:val="18"/>
          <w:szCs w:val="18"/>
        </w:rPr>
      </w:pPr>
      <w:r w:rsidRPr="00983046">
        <w:rPr>
          <w:rFonts w:ascii="Univerza Sans" w:eastAsia="Arial Unicode MS" w:hAnsi="Univerza Sans" w:cstheme="minorHAnsi"/>
          <w:b/>
          <w:sz w:val="18"/>
          <w:szCs w:val="18"/>
        </w:rPr>
        <w:t>KONČNE DOLOČBE</w:t>
      </w:r>
    </w:p>
    <w:p w14:paraId="24A6C2F1" w14:textId="77777777" w:rsidR="007F7A53" w:rsidRPr="00983046"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C9169C0" w14:textId="77777777" w:rsidR="007F7A53" w:rsidRPr="00983046" w:rsidRDefault="007F7A53" w:rsidP="007F7A53">
      <w:pPr>
        <w:autoSpaceDN/>
        <w:spacing w:before="240" w:after="120" w:line="276" w:lineRule="auto"/>
        <w:jc w:val="both"/>
        <w:textAlignment w:val="auto"/>
        <w:rPr>
          <w:rFonts w:ascii="Univerza Sans" w:eastAsia="Times New Roman" w:hAnsi="Univerza Sans" w:cstheme="minorHAnsi"/>
          <w:sz w:val="18"/>
          <w:szCs w:val="18"/>
          <w:lang w:eastAsia="zh-CN"/>
        </w:rPr>
      </w:pPr>
      <w:r w:rsidRPr="00983046">
        <w:rPr>
          <w:rFonts w:ascii="Univerza Sans" w:eastAsia="Calibri" w:hAnsi="Univerza Sans" w:cstheme="minorHAnsi"/>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983046">
        <w:rPr>
          <w:rFonts w:ascii="Univerza Sans" w:eastAsia="Times New Roman" w:hAnsi="Univerza Sans" w:cstheme="minorHAnsi"/>
          <w:sz w:val="18"/>
          <w:szCs w:val="18"/>
          <w:lang w:eastAsia="zh-CN"/>
        </w:rPr>
        <w:t xml:space="preserve"> </w:t>
      </w:r>
    </w:p>
    <w:p w14:paraId="6192A831"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24B378B" w14:textId="77777777" w:rsidR="007F7A53" w:rsidRPr="00983046" w:rsidRDefault="007F7A53" w:rsidP="007F7A53">
      <w:pPr>
        <w:widowControl/>
        <w:spacing w:before="240" w:after="20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Za vsa vprašanja, ki s to pogodbo niso posebej opredeljena, se uporabljajo določbe Obligacijskega zakonika.</w:t>
      </w:r>
    </w:p>
    <w:p w14:paraId="2A9E9DDF"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21B4DB4" w14:textId="77777777" w:rsidR="007F7A53" w:rsidRPr="00983046" w:rsidRDefault="007F7A53" w:rsidP="007F7A53">
      <w:pPr>
        <w:widowControl/>
        <w:spacing w:before="240" w:after="20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OSTALA DOLOČILA</w:t>
      </w:r>
    </w:p>
    <w:p w14:paraId="40D7CB42" w14:textId="77777777" w:rsidR="007F7A53" w:rsidRPr="00983046"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319D7074" w14:textId="77777777" w:rsidR="007F7A53" w:rsidRPr="00983046" w:rsidRDefault="007F7A53" w:rsidP="007F7A53">
      <w:pPr>
        <w:spacing w:before="200" w:after="0" w:line="240" w:lineRule="auto"/>
        <w:ind w:left="1080"/>
        <w:contextualSpacing/>
        <w:jc w:val="both"/>
        <w:rPr>
          <w:rFonts w:ascii="Univerza Sans" w:eastAsia="Times New Roman" w:hAnsi="Univerza Sans" w:cstheme="minorHAnsi"/>
          <w:sz w:val="18"/>
          <w:szCs w:val="18"/>
          <w:lang w:eastAsia="zh-CN"/>
        </w:rPr>
      </w:pPr>
    </w:p>
    <w:p w14:paraId="7FEFE4EF"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Morebitne spore iz tega sporazuma, ki jih stranki ne bi mogli rešiti sporazumno, rešuje stvarno pristojno sodišče po sedežu naročnika.</w:t>
      </w:r>
    </w:p>
    <w:p w14:paraId="312E9A03" w14:textId="77777777" w:rsidR="007F7A53" w:rsidRPr="00983046"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3D74239" w14:textId="7166A16B"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r w:rsidRPr="00983046">
        <w:rPr>
          <w:rFonts w:ascii="Univerza Sans" w:eastAsia="Arial Unicode MS" w:hAnsi="Univerza Sans" w:cstheme="minorHAnsi"/>
          <w:sz w:val="18"/>
          <w:szCs w:val="18"/>
        </w:rPr>
        <w:t>Pogodba je sklenjena z dnem podpisa obeh pogodbenih strank</w:t>
      </w:r>
      <w:r w:rsidR="004F39F5" w:rsidRPr="00983046">
        <w:rPr>
          <w:rFonts w:ascii="Univerza Sans" w:eastAsia="Arial Unicode MS" w:hAnsi="Univerza Sans" w:cstheme="minorHAnsi"/>
          <w:sz w:val="18"/>
          <w:szCs w:val="18"/>
        </w:rPr>
        <w:t>, veljati pa začne, ko izvajalec predloži naročniku</w:t>
      </w:r>
      <w:r w:rsidR="00D62E2E" w:rsidRPr="00983046">
        <w:rPr>
          <w:rFonts w:ascii="Univerza Sans" w:eastAsia="Arial Unicode MS" w:hAnsi="Univerza Sans" w:cstheme="minorHAnsi"/>
          <w:sz w:val="18"/>
          <w:szCs w:val="18"/>
        </w:rPr>
        <w:t xml:space="preserve"> finančno zavarovanje (</w:t>
      </w:r>
      <w:r w:rsidR="008B3071">
        <w:rPr>
          <w:rFonts w:ascii="Univerza Sans" w:eastAsia="Arial Unicode MS" w:hAnsi="Univerza Sans" w:cstheme="minorHAnsi"/>
          <w:sz w:val="18"/>
          <w:szCs w:val="18"/>
        </w:rPr>
        <w:t xml:space="preserve">menično </w:t>
      </w:r>
      <w:r w:rsidR="00A93341">
        <w:rPr>
          <w:rFonts w:ascii="Univerza Sans" w:eastAsia="Arial Unicode MS" w:hAnsi="Univerza Sans" w:cstheme="minorHAnsi"/>
          <w:sz w:val="18"/>
          <w:szCs w:val="18"/>
        </w:rPr>
        <w:t>izjav</w:t>
      </w:r>
      <w:r w:rsidR="008B3071">
        <w:rPr>
          <w:rFonts w:ascii="Univerza Sans" w:eastAsia="Arial Unicode MS" w:hAnsi="Univerza Sans" w:cstheme="minorHAnsi"/>
          <w:sz w:val="18"/>
          <w:szCs w:val="18"/>
        </w:rPr>
        <w:t xml:space="preserve">o in </w:t>
      </w:r>
      <w:r w:rsidR="004F39F5" w:rsidRPr="00983046">
        <w:rPr>
          <w:rFonts w:ascii="Univerza Sans" w:eastAsia="Arial Unicode MS" w:hAnsi="Univerza Sans" w:cstheme="minorHAnsi"/>
          <w:sz w:val="18"/>
          <w:szCs w:val="18"/>
        </w:rPr>
        <w:t xml:space="preserve">bianko menice za dobro izvedbo pogodbenih </w:t>
      </w:r>
      <w:r w:rsidR="00CA6E89" w:rsidRPr="00983046">
        <w:rPr>
          <w:rFonts w:ascii="Univerza Sans" w:eastAsia="Arial Unicode MS" w:hAnsi="Univerza Sans" w:cstheme="minorHAnsi"/>
          <w:sz w:val="18"/>
          <w:szCs w:val="18"/>
        </w:rPr>
        <w:t>obveznosti in za odpravo napak v garancijskem roku</w:t>
      </w:r>
      <w:r w:rsidR="008B3071">
        <w:rPr>
          <w:rFonts w:ascii="Univerza Sans" w:eastAsia="Arial Unicode MS" w:hAnsi="Univerza Sans" w:cstheme="minorHAnsi"/>
          <w:sz w:val="18"/>
          <w:szCs w:val="18"/>
        </w:rPr>
        <w:t xml:space="preserve">, </w:t>
      </w:r>
      <w:r w:rsidR="00D62E2E" w:rsidRPr="00983046">
        <w:rPr>
          <w:rFonts w:ascii="Univerza Sans" w:eastAsia="Arial Unicode MS" w:hAnsi="Univerza Sans" w:cstheme="minorHAnsi"/>
          <w:sz w:val="18"/>
          <w:szCs w:val="18"/>
        </w:rPr>
        <w:t>v treh izvodih)</w:t>
      </w:r>
      <w:r w:rsidR="004F39F5" w:rsidRPr="00983046">
        <w:rPr>
          <w:rFonts w:ascii="Univerza Sans" w:eastAsia="Arial Unicode MS" w:hAnsi="Univerza Sans" w:cstheme="minorHAnsi"/>
          <w:sz w:val="18"/>
          <w:szCs w:val="18"/>
        </w:rPr>
        <w:t>.</w:t>
      </w:r>
    </w:p>
    <w:p w14:paraId="54147C71" w14:textId="6F1656A5"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Pogodba je sestavljena in podpisana v dveh (2) enakih izvodih, od katerih prejme vsaka pogodbena stranka po en (1) izvod.</w:t>
      </w:r>
    </w:p>
    <w:p w14:paraId="30F6DEEE"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i/>
          <w:kern w:val="0"/>
          <w:sz w:val="18"/>
          <w:szCs w:val="18"/>
          <w:lang w:eastAsia="sl-SI"/>
        </w:rPr>
      </w:pPr>
      <w:r w:rsidRPr="00983046">
        <w:rPr>
          <w:rFonts w:ascii="Univerza Sans" w:eastAsia="Calibri" w:hAnsi="Univerza Sans" w:cstheme="minorHAnsi"/>
          <w:i/>
          <w:kern w:val="0"/>
          <w:sz w:val="18"/>
          <w:szCs w:val="18"/>
          <w:lang w:eastAsia="sl-SI"/>
        </w:rPr>
        <w:t>ali</w:t>
      </w:r>
    </w:p>
    <w:p w14:paraId="09D32F2D"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bookmarkStart w:id="20" w:name="_Hlk78882960"/>
      <w:r w:rsidRPr="00983046">
        <w:rPr>
          <w:rFonts w:ascii="Univerza Sans" w:eastAsia="Calibri" w:hAnsi="Univerza Sans" w:cstheme="minorHAnsi"/>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983046">
        <w:rPr>
          <w:rFonts w:ascii="Univerza Sans" w:eastAsia="Calibri" w:hAnsi="Univerza Sans" w:cstheme="minorHAnsi"/>
          <w:i/>
          <w:iCs/>
          <w:kern w:val="0"/>
          <w:sz w:val="18"/>
          <w:szCs w:val="18"/>
          <w:lang w:eastAsia="sl-SI"/>
        </w:rPr>
        <w:t>/glede na način podpisa se izbere ustrezno besedilo/</w:t>
      </w:r>
    </w:p>
    <w:bookmarkEnd w:id="20"/>
    <w:p w14:paraId="032F7F3A"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rPr>
      </w:pPr>
    </w:p>
    <w:p w14:paraId="50309448" w14:textId="624063BD"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bCs/>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bCs/>
          <w:kern w:val="0"/>
          <w:sz w:val="18"/>
          <w:szCs w:val="18"/>
        </w:rPr>
        <w:t xml:space="preserve">,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004B27AE" w:rsidRPr="00983046">
        <w:rPr>
          <w:rFonts w:ascii="Univerza Sans" w:eastAsia="Calibri" w:hAnsi="Univerza Sans" w:cstheme="minorHAnsi"/>
          <w:bCs/>
          <w:kern w:val="0"/>
          <w:sz w:val="18"/>
          <w:szCs w:val="18"/>
        </w:rPr>
        <w:tab/>
      </w:r>
      <w:r w:rsidR="008B4B09">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 xml:space="preserve">Ljubljana,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72B5818C"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bCs/>
          <w:kern w:val="0"/>
          <w:sz w:val="18"/>
          <w:szCs w:val="18"/>
        </w:rPr>
      </w:pPr>
    </w:p>
    <w:p w14:paraId="3837BE36" w14:textId="0A12A47F"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 xml:space="preserve">DOBAVITELJ: </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NAROČNIK:</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p>
    <w:p w14:paraId="4D88FC40" w14:textId="083D560F"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UNIVERZA V LJUBLJANI</w:t>
      </w:r>
    </w:p>
    <w:p w14:paraId="1B420CE7" w14:textId="341B4096"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Biotehniška fakulteta</w:t>
      </w:r>
    </w:p>
    <w:p w14:paraId="4FF5B1BD" w14:textId="14898ABE"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prof. dr. Marina Pintar, dekanja</w:t>
      </w:r>
    </w:p>
    <w:p w14:paraId="1FB085D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20C3FD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AF9B25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83B4C8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5F4D015" w14:textId="4D36B20B" w:rsidR="007F7A53"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465925CA" w14:textId="77777777" w:rsidR="00BD6E3C" w:rsidRPr="00983046" w:rsidRDefault="00BD6E3C"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0BDF9012" w14:textId="77777777" w:rsidR="007F7A53" w:rsidRPr="00983046"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1AA6BF3C" w14:textId="77777777" w:rsidR="007F7A53" w:rsidRPr="00983046"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83046">
        <w:rPr>
          <w:rFonts w:ascii="Univerza Sans" w:eastAsia="Calibri" w:hAnsi="Univerza Sans" w:cstheme="minorHAnsi"/>
          <w:bCs/>
          <w:kern w:val="0"/>
          <w:sz w:val="18"/>
          <w:szCs w:val="18"/>
        </w:rPr>
        <w:t>Priloga:</w:t>
      </w:r>
    </w:p>
    <w:p w14:paraId="0A031939" w14:textId="77777777" w:rsidR="007F7A53" w:rsidRPr="00983046"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Cs/>
          <w:kern w:val="0"/>
          <w:sz w:val="18"/>
          <w:szCs w:val="18"/>
          <w:lang w:eastAsia="sl-SI"/>
        </w:rPr>
        <w:t>Priloga št. 1 - ponudba dobavitelja št. …. z dne ….,</w:t>
      </w:r>
    </w:p>
    <w:p w14:paraId="6498729E" w14:textId="77777777" w:rsidR="00D14650" w:rsidRPr="00983046" w:rsidRDefault="00D14650" w:rsidP="000343E8">
      <w:pPr>
        <w:pStyle w:val="Textbody"/>
        <w:rPr>
          <w:rFonts w:ascii="Univerza Sans" w:hAnsi="Univerza Sans" w:cstheme="minorHAnsi"/>
          <w:sz w:val="18"/>
          <w:szCs w:val="18"/>
        </w:rPr>
      </w:pPr>
    </w:p>
    <w:sectPr w:rsidR="00D14650" w:rsidRPr="00983046" w:rsidSect="00434719">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16766" w14:textId="77777777" w:rsidR="00CF06D5" w:rsidRPr="000343E8" w:rsidRDefault="00CF06D5">
      <w:pPr>
        <w:spacing w:after="0" w:line="240" w:lineRule="auto"/>
        <w:rPr>
          <w:sz w:val="21"/>
          <w:szCs w:val="21"/>
        </w:rPr>
      </w:pPr>
      <w:r w:rsidRPr="000343E8">
        <w:rPr>
          <w:sz w:val="21"/>
          <w:szCs w:val="21"/>
        </w:rPr>
        <w:separator/>
      </w:r>
    </w:p>
  </w:endnote>
  <w:endnote w:type="continuationSeparator" w:id="0">
    <w:p w14:paraId="2FAD1872" w14:textId="77777777" w:rsidR="00CF06D5" w:rsidRPr="000343E8" w:rsidRDefault="00CF06D5">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20B0503020203020204"/>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9DE0" w14:textId="77777777" w:rsidR="00704B64" w:rsidRDefault="00704B6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6684" w14:textId="77777777" w:rsidR="002C1B81" w:rsidRPr="00704B64" w:rsidRDefault="002C1B81" w:rsidP="0073715B">
    <w:pPr>
      <w:pStyle w:val="Noga"/>
      <w:rPr>
        <w:rFonts w:ascii="Univerza Sans" w:hAnsi="Univerza Sans"/>
        <w:sz w:val="19"/>
        <w:szCs w:val="19"/>
      </w:rPr>
    </w:pPr>
    <w:r w:rsidRPr="000343E8">
      <w:rPr>
        <w:rFonts w:ascii="Garamond" w:hAnsi="Garamond"/>
        <w:sz w:val="19"/>
        <w:szCs w:val="19"/>
      </w:rPr>
      <w:tab/>
    </w:r>
    <w:r w:rsidRPr="00704B64">
      <w:rPr>
        <w:rFonts w:ascii="Univerza Sans" w:hAnsi="Univerza Sans"/>
        <w:sz w:val="18"/>
        <w:szCs w:val="18"/>
      </w:rPr>
      <w:fldChar w:fldCharType="begin"/>
    </w:r>
    <w:r w:rsidRPr="00704B64">
      <w:rPr>
        <w:rFonts w:ascii="Univerza Sans" w:hAnsi="Univerza Sans"/>
        <w:sz w:val="18"/>
        <w:szCs w:val="18"/>
      </w:rPr>
      <w:instrText>PAGE   \* MERGEFORMAT</w:instrText>
    </w:r>
    <w:r w:rsidRPr="00704B64">
      <w:rPr>
        <w:rFonts w:ascii="Univerza Sans" w:hAnsi="Univerza Sans"/>
        <w:sz w:val="18"/>
        <w:szCs w:val="18"/>
      </w:rPr>
      <w:fldChar w:fldCharType="separate"/>
    </w:r>
    <w:r w:rsidRPr="00704B64">
      <w:rPr>
        <w:rFonts w:ascii="Univerza Sans" w:hAnsi="Univerza Sans"/>
        <w:noProof/>
        <w:sz w:val="18"/>
        <w:szCs w:val="18"/>
      </w:rPr>
      <w:t>1</w:t>
    </w:r>
    <w:r w:rsidRPr="00704B64">
      <w:rPr>
        <w:rFonts w:ascii="Univerza Sans" w:hAnsi="Univerza San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3645" w14:textId="77777777" w:rsidR="002C1B81" w:rsidRPr="000343E8" w:rsidRDefault="002C1B81" w:rsidP="006710F8">
    <w:pPr>
      <w:pStyle w:val="Noga"/>
      <w:jc w:val="center"/>
      <w:rPr>
        <w:sz w:val="21"/>
        <w:szCs w:val="21"/>
      </w:rPr>
    </w:pPr>
  </w:p>
  <w:p w14:paraId="734CAFBC" w14:textId="77777777" w:rsidR="002C1B81" w:rsidRPr="000343E8" w:rsidRDefault="002C1B8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 xml:space="preserve">Projekt sofinancirata Republika Slovenija, Ministrstvo za visoko šolstvo, znanost in inovacije ter Evropska unija – </w:t>
    </w:r>
    <w:proofErr w:type="spellStart"/>
    <w:r w:rsidRPr="000343E8">
      <w:rPr>
        <w:rFonts w:ascii="Arial" w:eastAsia="Cambria" w:hAnsi="Arial" w:cs="Times New Roman"/>
        <w:color w:val="808080"/>
        <w:kern w:val="0"/>
        <w:sz w:val="17"/>
        <w:szCs w:val="17"/>
        <w:lang w:eastAsia="en-US"/>
      </w:rPr>
      <w:t>NextGenerationEU</w:t>
    </w:r>
    <w:proofErr w:type="spellEnd"/>
    <w:r w:rsidRPr="000343E8">
      <w:rPr>
        <w:rFonts w:ascii="Arial" w:eastAsia="Cambria" w:hAnsi="Arial" w:cs="Times New Roman"/>
        <w:color w:val="808080"/>
        <w:kern w:val="0"/>
        <w:sz w:val="17"/>
        <w:szCs w:val="17"/>
        <w:lang w:eastAsia="en-US"/>
      </w:rPr>
      <w:t>.</w:t>
    </w:r>
  </w:p>
  <w:p w14:paraId="5FFEA1C0" w14:textId="77777777" w:rsidR="002C1B81" w:rsidRPr="000343E8" w:rsidRDefault="002C1B8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2C1B81" w:rsidRPr="000343E8" w:rsidRDefault="002C1B8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 xml:space="preserve">»UL za </w:t>
    </w:r>
    <w:proofErr w:type="spellStart"/>
    <w:r w:rsidRPr="000343E8">
      <w:rPr>
        <w:rFonts w:ascii="Arial" w:eastAsia="Times New Roman" w:hAnsi="Arial" w:cs="Arial"/>
        <w:iCs/>
        <w:color w:val="808080"/>
        <w:kern w:val="0"/>
        <w:sz w:val="17"/>
        <w:szCs w:val="17"/>
        <w:lang w:val="en-US" w:eastAsia="sl-SI"/>
      </w:rPr>
      <w:t>trajnostno</w:t>
    </w:r>
    <w:proofErr w:type="spellEnd"/>
    <w:r w:rsidRPr="000343E8">
      <w:rPr>
        <w:rFonts w:ascii="Arial" w:eastAsia="Times New Roman" w:hAnsi="Arial" w:cs="Arial"/>
        <w:iCs/>
        <w:color w:val="808080"/>
        <w:kern w:val="0"/>
        <w:sz w:val="17"/>
        <w:szCs w:val="17"/>
        <w:lang w:val="en-US" w:eastAsia="sl-SI"/>
      </w:rPr>
      <w:t xml:space="preserve"> </w:t>
    </w:r>
    <w:proofErr w:type="spellStart"/>
    <w:r w:rsidRPr="000343E8">
      <w:rPr>
        <w:rFonts w:ascii="Arial" w:eastAsia="Times New Roman" w:hAnsi="Arial" w:cs="Arial"/>
        <w:iCs/>
        <w:color w:val="808080"/>
        <w:kern w:val="0"/>
        <w:sz w:val="17"/>
        <w:szCs w:val="17"/>
        <w:lang w:val="en-US" w:eastAsia="sl-SI"/>
      </w:rPr>
      <w:t>družbo</w:t>
    </w:r>
    <w:proofErr w:type="spellEnd"/>
    <w:r w:rsidRPr="000343E8">
      <w:rPr>
        <w:rFonts w:ascii="Arial" w:eastAsia="Times New Roman" w:hAnsi="Arial" w:cs="Arial"/>
        <w:iCs/>
        <w:color w:val="808080"/>
        <w:kern w:val="0"/>
        <w:sz w:val="17"/>
        <w:szCs w:val="17"/>
        <w:lang w:val="en-US" w:eastAsia="sl-SI"/>
      </w:rPr>
      <w:t xml:space="preserve"> – ULTRA«</w:t>
    </w:r>
  </w:p>
  <w:p w14:paraId="258DF186" w14:textId="77777777" w:rsidR="002C1B81" w:rsidRPr="000343E8" w:rsidRDefault="002C1B8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9218D" w14:textId="77777777" w:rsidR="00CF06D5" w:rsidRPr="000343E8" w:rsidRDefault="00CF06D5">
      <w:pPr>
        <w:spacing w:after="0" w:line="240" w:lineRule="auto"/>
        <w:rPr>
          <w:sz w:val="21"/>
          <w:szCs w:val="21"/>
        </w:rPr>
      </w:pPr>
      <w:r w:rsidRPr="000343E8">
        <w:rPr>
          <w:color w:val="000000"/>
          <w:sz w:val="21"/>
          <w:szCs w:val="21"/>
        </w:rPr>
        <w:separator/>
      </w:r>
    </w:p>
  </w:footnote>
  <w:footnote w:type="continuationSeparator" w:id="0">
    <w:p w14:paraId="232858DB" w14:textId="77777777" w:rsidR="00CF06D5" w:rsidRPr="000343E8" w:rsidRDefault="00CF06D5">
      <w:pPr>
        <w:spacing w:after="0" w:line="240" w:lineRule="auto"/>
        <w:rPr>
          <w:sz w:val="21"/>
          <w:szCs w:val="21"/>
        </w:rPr>
      </w:pPr>
      <w:r w:rsidRPr="000343E8">
        <w:rPr>
          <w:sz w:val="21"/>
          <w:szCs w:val="21"/>
        </w:rPr>
        <w:continuationSeparator/>
      </w:r>
    </w:p>
  </w:footnote>
  <w:footnote w:id="1">
    <w:p w14:paraId="25CB989E" w14:textId="77777777" w:rsidR="002C1B81" w:rsidRPr="00405009" w:rsidRDefault="002C1B81"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405009">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C1E6" w14:textId="77777777" w:rsidR="00704B64" w:rsidRDefault="00704B6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5D61" w14:textId="2F0D8A52" w:rsidR="002C1B81" w:rsidRPr="000343E8" w:rsidRDefault="002C1B81" w:rsidP="00E30044">
    <w:pPr>
      <w:pStyle w:val="Glava"/>
      <w:jc w:val="center"/>
      <w:rPr>
        <w:noProof/>
        <w:sz w:val="21"/>
        <w:szCs w:val="21"/>
      </w:rPr>
    </w:pPr>
  </w:p>
  <w:p w14:paraId="7321433A" w14:textId="77777777" w:rsidR="002C1B81" w:rsidRPr="000343E8" w:rsidRDefault="002C1B81">
    <w:pPr>
      <w:pStyle w:val="Glava"/>
      <w:rPr>
        <w:sz w:val="21"/>
        <w:szCs w:val="21"/>
      </w:rPr>
    </w:pPr>
  </w:p>
  <w:p w14:paraId="5E1D04F9" w14:textId="27394353" w:rsidR="002C1B81" w:rsidRPr="000343E8" w:rsidRDefault="002C1B81">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85D0" w14:textId="0709E9DB" w:rsidR="002C1B81" w:rsidRPr="000343E8" w:rsidRDefault="002C1B81">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2C1B81" w:rsidRPr="000343E8" w:rsidRDefault="002C1B81" w:rsidP="006710F8">
    <w:pPr>
      <w:pStyle w:val="Glava"/>
      <w:spacing w:line="240" w:lineRule="auto"/>
      <w:rPr>
        <w:sz w:val="21"/>
        <w:szCs w:val="21"/>
      </w:rPr>
    </w:pPr>
  </w:p>
  <w:p w14:paraId="2894F332" w14:textId="77777777" w:rsidR="002C1B81" w:rsidRPr="000343E8" w:rsidRDefault="002C1B8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5"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54523"/>
    <w:multiLevelType w:val="hybridMultilevel"/>
    <w:tmpl w:val="98C2E81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5"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9"/>
  </w:num>
  <w:num w:numId="3">
    <w:abstractNumId w:val="42"/>
  </w:num>
  <w:num w:numId="4">
    <w:abstractNumId w:val="57"/>
  </w:num>
  <w:num w:numId="5">
    <w:abstractNumId w:val="22"/>
  </w:num>
  <w:num w:numId="6">
    <w:abstractNumId w:val="41"/>
  </w:num>
  <w:num w:numId="7">
    <w:abstractNumId w:val="61"/>
  </w:num>
  <w:num w:numId="8">
    <w:abstractNumId w:val="36"/>
  </w:num>
  <w:num w:numId="9">
    <w:abstractNumId w:val="38"/>
  </w:num>
  <w:num w:numId="10">
    <w:abstractNumId w:val="55"/>
  </w:num>
  <w:num w:numId="11">
    <w:abstractNumId w:val="71"/>
  </w:num>
  <w:num w:numId="12">
    <w:abstractNumId w:val="39"/>
  </w:num>
  <w:num w:numId="13">
    <w:abstractNumId w:val="17"/>
  </w:num>
  <w:num w:numId="14">
    <w:abstractNumId w:val="69"/>
  </w:num>
  <w:num w:numId="15">
    <w:abstractNumId w:val="67"/>
  </w:num>
  <w:num w:numId="16">
    <w:abstractNumId w:val="66"/>
  </w:num>
  <w:num w:numId="17">
    <w:abstractNumId w:val="43"/>
  </w:num>
  <w:num w:numId="18">
    <w:abstractNumId w:val="14"/>
  </w:num>
  <w:num w:numId="19">
    <w:abstractNumId w:val="46"/>
  </w:num>
  <w:num w:numId="20">
    <w:abstractNumId w:val="44"/>
  </w:num>
  <w:num w:numId="21">
    <w:abstractNumId w:val="37"/>
  </w:num>
  <w:num w:numId="22">
    <w:abstractNumId w:val="40"/>
  </w:num>
  <w:num w:numId="23">
    <w:abstractNumId w:val="0"/>
  </w:num>
  <w:num w:numId="24">
    <w:abstractNumId w:val="53"/>
  </w:num>
  <w:num w:numId="25">
    <w:abstractNumId w:val="23"/>
  </w:num>
  <w:num w:numId="26">
    <w:abstractNumId w:val="5"/>
  </w:num>
  <w:num w:numId="27">
    <w:abstractNumId w:val="3"/>
  </w:num>
  <w:num w:numId="28">
    <w:abstractNumId w:val="27"/>
  </w:num>
  <w:num w:numId="29">
    <w:abstractNumId w:val="25"/>
  </w:num>
  <w:num w:numId="30">
    <w:abstractNumId w:val="47"/>
  </w:num>
  <w:num w:numId="31">
    <w:abstractNumId w:val="11"/>
  </w:num>
  <w:num w:numId="32">
    <w:abstractNumId w:val="20"/>
  </w:num>
  <w:num w:numId="33">
    <w:abstractNumId w:val="68"/>
  </w:num>
  <w:num w:numId="34">
    <w:abstractNumId w:val="48"/>
  </w:num>
  <w:num w:numId="35">
    <w:abstractNumId w:val="45"/>
  </w:num>
  <w:num w:numId="36">
    <w:abstractNumId w:val="70"/>
  </w:num>
  <w:num w:numId="37">
    <w:abstractNumId w:val="16"/>
  </w:num>
  <w:num w:numId="38">
    <w:abstractNumId w:val="21"/>
  </w:num>
  <w:num w:numId="39">
    <w:abstractNumId w:val="63"/>
  </w:num>
  <w:num w:numId="40">
    <w:abstractNumId w:val="58"/>
  </w:num>
  <w:num w:numId="41">
    <w:abstractNumId w:val="56"/>
  </w:num>
  <w:num w:numId="42">
    <w:abstractNumId w:val="35"/>
  </w:num>
  <w:num w:numId="43">
    <w:abstractNumId w:val="50"/>
  </w:num>
  <w:num w:numId="44">
    <w:abstractNumId w:val="1"/>
  </w:num>
  <w:num w:numId="45">
    <w:abstractNumId w:val="30"/>
  </w:num>
  <w:num w:numId="46">
    <w:abstractNumId w:val="65"/>
  </w:num>
  <w:num w:numId="47">
    <w:abstractNumId w:val="12"/>
  </w:num>
  <w:num w:numId="48">
    <w:abstractNumId w:val="6"/>
  </w:num>
  <w:num w:numId="49">
    <w:abstractNumId w:val="19"/>
  </w:num>
  <w:num w:numId="50">
    <w:abstractNumId w:val="8"/>
  </w:num>
  <w:num w:numId="51">
    <w:abstractNumId w:val="18"/>
  </w:num>
  <w:num w:numId="52">
    <w:abstractNumId w:val="49"/>
  </w:num>
  <w:num w:numId="53">
    <w:abstractNumId w:val="10"/>
  </w:num>
  <w:num w:numId="54">
    <w:abstractNumId w:val="7"/>
  </w:num>
  <w:num w:numId="55">
    <w:abstractNumId w:val="28"/>
  </w:num>
  <w:num w:numId="56">
    <w:abstractNumId w:val="51"/>
  </w:num>
  <w:num w:numId="57">
    <w:abstractNumId w:val="34"/>
  </w:num>
  <w:num w:numId="58">
    <w:abstractNumId w:val="24"/>
  </w:num>
  <w:num w:numId="59">
    <w:abstractNumId w:val="52"/>
  </w:num>
  <w:num w:numId="60">
    <w:abstractNumId w:val="64"/>
  </w:num>
  <w:num w:numId="61">
    <w:abstractNumId w:val="59"/>
  </w:num>
  <w:num w:numId="62">
    <w:abstractNumId w:val="24"/>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4"/>
  </w:num>
  <w:num w:numId="64">
    <w:abstractNumId w:val="60"/>
  </w:num>
  <w:num w:numId="65">
    <w:abstractNumId w:val="54"/>
  </w:num>
  <w:num w:numId="66">
    <w:abstractNumId w:val="33"/>
  </w:num>
  <w:num w:numId="67">
    <w:abstractNumId w:val="2"/>
  </w:num>
  <w:num w:numId="68">
    <w:abstractNumId w:val="15"/>
  </w:num>
  <w:num w:numId="69">
    <w:abstractNumId w:val="62"/>
  </w:num>
  <w:num w:numId="70">
    <w:abstractNumId w:val="26"/>
  </w:num>
  <w:num w:numId="71">
    <w:abstractNumId w:val="32"/>
  </w:num>
  <w:num w:numId="72">
    <w:abstractNumId w:val="31"/>
  </w:num>
  <w:num w:numId="73">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44A9"/>
    <w:rsid w:val="00005CB0"/>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67EA"/>
    <w:rsid w:val="000274AD"/>
    <w:rsid w:val="000303E1"/>
    <w:rsid w:val="00031485"/>
    <w:rsid w:val="000333BB"/>
    <w:rsid w:val="000343E8"/>
    <w:rsid w:val="0003798A"/>
    <w:rsid w:val="00041F96"/>
    <w:rsid w:val="0004317A"/>
    <w:rsid w:val="00044D7D"/>
    <w:rsid w:val="0004536A"/>
    <w:rsid w:val="00046D73"/>
    <w:rsid w:val="000505AE"/>
    <w:rsid w:val="000505ED"/>
    <w:rsid w:val="000513E3"/>
    <w:rsid w:val="000542CE"/>
    <w:rsid w:val="00055651"/>
    <w:rsid w:val="0005607C"/>
    <w:rsid w:val="000565BF"/>
    <w:rsid w:val="000576D4"/>
    <w:rsid w:val="0006055F"/>
    <w:rsid w:val="000611ED"/>
    <w:rsid w:val="00061594"/>
    <w:rsid w:val="00063EFE"/>
    <w:rsid w:val="00064716"/>
    <w:rsid w:val="000660FD"/>
    <w:rsid w:val="000661C3"/>
    <w:rsid w:val="000672DE"/>
    <w:rsid w:val="000715BA"/>
    <w:rsid w:val="000763A6"/>
    <w:rsid w:val="000768C2"/>
    <w:rsid w:val="0007793F"/>
    <w:rsid w:val="000814ED"/>
    <w:rsid w:val="00083A4B"/>
    <w:rsid w:val="000844D0"/>
    <w:rsid w:val="0008471A"/>
    <w:rsid w:val="0008544A"/>
    <w:rsid w:val="00085A0D"/>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1B8B"/>
    <w:rsid w:val="000C35AE"/>
    <w:rsid w:val="000C3BB2"/>
    <w:rsid w:val="000C6057"/>
    <w:rsid w:val="000C6596"/>
    <w:rsid w:val="000C6FA1"/>
    <w:rsid w:val="000D1619"/>
    <w:rsid w:val="000D2656"/>
    <w:rsid w:val="000D2879"/>
    <w:rsid w:val="000D29FE"/>
    <w:rsid w:val="000D70BE"/>
    <w:rsid w:val="000D71E7"/>
    <w:rsid w:val="000D7BCB"/>
    <w:rsid w:val="000E101C"/>
    <w:rsid w:val="000E1264"/>
    <w:rsid w:val="000E5453"/>
    <w:rsid w:val="000E7545"/>
    <w:rsid w:val="000E7E09"/>
    <w:rsid w:val="000F0C38"/>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598"/>
    <w:rsid w:val="00141757"/>
    <w:rsid w:val="00143203"/>
    <w:rsid w:val="00150C67"/>
    <w:rsid w:val="00151AB7"/>
    <w:rsid w:val="00160302"/>
    <w:rsid w:val="001614E9"/>
    <w:rsid w:val="001702A0"/>
    <w:rsid w:val="00175A82"/>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C0993"/>
    <w:rsid w:val="001C0D8B"/>
    <w:rsid w:val="001C32DB"/>
    <w:rsid w:val="001C68B4"/>
    <w:rsid w:val="001D30C3"/>
    <w:rsid w:val="001D31A5"/>
    <w:rsid w:val="001D331F"/>
    <w:rsid w:val="001D370B"/>
    <w:rsid w:val="001D529D"/>
    <w:rsid w:val="001D7B4C"/>
    <w:rsid w:val="001D7D08"/>
    <w:rsid w:val="001D7E06"/>
    <w:rsid w:val="001E0D04"/>
    <w:rsid w:val="001E3FE9"/>
    <w:rsid w:val="001E5C0F"/>
    <w:rsid w:val="001F3B02"/>
    <w:rsid w:val="001F697A"/>
    <w:rsid w:val="001F79F9"/>
    <w:rsid w:val="002006C4"/>
    <w:rsid w:val="00203F9E"/>
    <w:rsid w:val="00206572"/>
    <w:rsid w:val="00207E05"/>
    <w:rsid w:val="00216312"/>
    <w:rsid w:val="002169C7"/>
    <w:rsid w:val="00216A9A"/>
    <w:rsid w:val="00217FB3"/>
    <w:rsid w:val="002201B5"/>
    <w:rsid w:val="002229B9"/>
    <w:rsid w:val="0022383E"/>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2B99"/>
    <w:rsid w:val="002A60C1"/>
    <w:rsid w:val="002B2271"/>
    <w:rsid w:val="002B50B5"/>
    <w:rsid w:val="002B54AB"/>
    <w:rsid w:val="002B6FAD"/>
    <w:rsid w:val="002B7D0C"/>
    <w:rsid w:val="002B7D24"/>
    <w:rsid w:val="002C1B81"/>
    <w:rsid w:val="002C340E"/>
    <w:rsid w:val="002C34FE"/>
    <w:rsid w:val="002C412B"/>
    <w:rsid w:val="002C5A1F"/>
    <w:rsid w:val="002C6445"/>
    <w:rsid w:val="002D0681"/>
    <w:rsid w:val="002D4E53"/>
    <w:rsid w:val="002D5D1E"/>
    <w:rsid w:val="002D6CE6"/>
    <w:rsid w:val="002E6065"/>
    <w:rsid w:val="002E7695"/>
    <w:rsid w:val="002E7FDD"/>
    <w:rsid w:val="002F2604"/>
    <w:rsid w:val="002F2B40"/>
    <w:rsid w:val="002F35A6"/>
    <w:rsid w:val="002F5952"/>
    <w:rsid w:val="002F59F6"/>
    <w:rsid w:val="002F6888"/>
    <w:rsid w:val="003003A3"/>
    <w:rsid w:val="00301AC1"/>
    <w:rsid w:val="00303A8E"/>
    <w:rsid w:val="0030549D"/>
    <w:rsid w:val="003054FE"/>
    <w:rsid w:val="0030552C"/>
    <w:rsid w:val="00306929"/>
    <w:rsid w:val="00310099"/>
    <w:rsid w:val="00310CCE"/>
    <w:rsid w:val="00313A41"/>
    <w:rsid w:val="00313AD0"/>
    <w:rsid w:val="00315CEC"/>
    <w:rsid w:val="00316974"/>
    <w:rsid w:val="0031722F"/>
    <w:rsid w:val="00317460"/>
    <w:rsid w:val="003207B6"/>
    <w:rsid w:val="00322A82"/>
    <w:rsid w:val="003246AF"/>
    <w:rsid w:val="00324CC0"/>
    <w:rsid w:val="00327E6B"/>
    <w:rsid w:val="00332970"/>
    <w:rsid w:val="00332ACF"/>
    <w:rsid w:val="00333E6C"/>
    <w:rsid w:val="00335339"/>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47"/>
    <w:rsid w:val="00370BA0"/>
    <w:rsid w:val="00374C8E"/>
    <w:rsid w:val="0037584A"/>
    <w:rsid w:val="00376328"/>
    <w:rsid w:val="00377AE6"/>
    <w:rsid w:val="00377F96"/>
    <w:rsid w:val="00380192"/>
    <w:rsid w:val="00381AD6"/>
    <w:rsid w:val="00381C06"/>
    <w:rsid w:val="00382182"/>
    <w:rsid w:val="00385716"/>
    <w:rsid w:val="00385E07"/>
    <w:rsid w:val="00387B5D"/>
    <w:rsid w:val="00390103"/>
    <w:rsid w:val="00391426"/>
    <w:rsid w:val="00391AFC"/>
    <w:rsid w:val="0039245F"/>
    <w:rsid w:val="00392D19"/>
    <w:rsid w:val="0039405D"/>
    <w:rsid w:val="00394EA0"/>
    <w:rsid w:val="00396E9E"/>
    <w:rsid w:val="00397AA5"/>
    <w:rsid w:val="003A12E3"/>
    <w:rsid w:val="003A217F"/>
    <w:rsid w:val="003A246D"/>
    <w:rsid w:val="003A4E00"/>
    <w:rsid w:val="003A531F"/>
    <w:rsid w:val="003A61EF"/>
    <w:rsid w:val="003A6C8D"/>
    <w:rsid w:val="003B14A3"/>
    <w:rsid w:val="003B3869"/>
    <w:rsid w:val="003B5B5F"/>
    <w:rsid w:val="003B6C16"/>
    <w:rsid w:val="003B6F21"/>
    <w:rsid w:val="003C0CE4"/>
    <w:rsid w:val="003C1CFB"/>
    <w:rsid w:val="003C4F25"/>
    <w:rsid w:val="003D6FF7"/>
    <w:rsid w:val="003E0A96"/>
    <w:rsid w:val="003E19A5"/>
    <w:rsid w:val="003E6FE6"/>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009"/>
    <w:rsid w:val="00405317"/>
    <w:rsid w:val="00406381"/>
    <w:rsid w:val="004106BF"/>
    <w:rsid w:val="0041109B"/>
    <w:rsid w:val="00411BBB"/>
    <w:rsid w:val="004131B7"/>
    <w:rsid w:val="00415E80"/>
    <w:rsid w:val="0042022E"/>
    <w:rsid w:val="00421E1B"/>
    <w:rsid w:val="004221E2"/>
    <w:rsid w:val="00422565"/>
    <w:rsid w:val="004271D5"/>
    <w:rsid w:val="0042781C"/>
    <w:rsid w:val="00430669"/>
    <w:rsid w:val="00430853"/>
    <w:rsid w:val="0043189D"/>
    <w:rsid w:val="00432008"/>
    <w:rsid w:val="0043279B"/>
    <w:rsid w:val="00433EB6"/>
    <w:rsid w:val="00434719"/>
    <w:rsid w:val="0043677E"/>
    <w:rsid w:val="004402F3"/>
    <w:rsid w:val="0044072B"/>
    <w:rsid w:val="004416CA"/>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0B32"/>
    <w:rsid w:val="0048196F"/>
    <w:rsid w:val="0049064C"/>
    <w:rsid w:val="004910FF"/>
    <w:rsid w:val="00492879"/>
    <w:rsid w:val="0049324C"/>
    <w:rsid w:val="004A1132"/>
    <w:rsid w:val="004A1A78"/>
    <w:rsid w:val="004A25F6"/>
    <w:rsid w:val="004A4294"/>
    <w:rsid w:val="004A5C5C"/>
    <w:rsid w:val="004B27AE"/>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972"/>
    <w:rsid w:val="004F39F5"/>
    <w:rsid w:val="004F498F"/>
    <w:rsid w:val="004F677A"/>
    <w:rsid w:val="004F67C1"/>
    <w:rsid w:val="0050148F"/>
    <w:rsid w:val="00506257"/>
    <w:rsid w:val="0051173D"/>
    <w:rsid w:val="0051208D"/>
    <w:rsid w:val="00513D39"/>
    <w:rsid w:val="00515E28"/>
    <w:rsid w:val="00516410"/>
    <w:rsid w:val="00522342"/>
    <w:rsid w:val="00530C71"/>
    <w:rsid w:val="005344F2"/>
    <w:rsid w:val="00536738"/>
    <w:rsid w:val="00541132"/>
    <w:rsid w:val="00541824"/>
    <w:rsid w:val="00542224"/>
    <w:rsid w:val="0054418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4B19"/>
    <w:rsid w:val="005757AA"/>
    <w:rsid w:val="0058258C"/>
    <w:rsid w:val="00584C83"/>
    <w:rsid w:val="00584E8A"/>
    <w:rsid w:val="00586D19"/>
    <w:rsid w:val="00587B12"/>
    <w:rsid w:val="00587ED4"/>
    <w:rsid w:val="00592312"/>
    <w:rsid w:val="00593813"/>
    <w:rsid w:val="00596317"/>
    <w:rsid w:val="005A0017"/>
    <w:rsid w:val="005A2D57"/>
    <w:rsid w:val="005A3FC4"/>
    <w:rsid w:val="005A5607"/>
    <w:rsid w:val="005B1130"/>
    <w:rsid w:val="005B1DEE"/>
    <w:rsid w:val="005B236A"/>
    <w:rsid w:val="005B43B7"/>
    <w:rsid w:val="005B4D82"/>
    <w:rsid w:val="005B5783"/>
    <w:rsid w:val="005B7060"/>
    <w:rsid w:val="005C3E3A"/>
    <w:rsid w:val="005C41B3"/>
    <w:rsid w:val="005C571E"/>
    <w:rsid w:val="005C7E83"/>
    <w:rsid w:val="005D0E83"/>
    <w:rsid w:val="005D2D70"/>
    <w:rsid w:val="005D2ED2"/>
    <w:rsid w:val="005D58ED"/>
    <w:rsid w:val="005D58F6"/>
    <w:rsid w:val="005D5E41"/>
    <w:rsid w:val="005D655D"/>
    <w:rsid w:val="005E1FEF"/>
    <w:rsid w:val="005E3DDA"/>
    <w:rsid w:val="005E7851"/>
    <w:rsid w:val="005F0382"/>
    <w:rsid w:val="005F1323"/>
    <w:rsid w:val="005F136A"/>
    <w:rsid w:val="005F156F"/>
    <w:rsid w:val="005F1E92"/>
    <w:rsid w:val="005F243E"/>
    <w:rsid w:val="005F2C0D"/>
    <w:rsid w:val="005F2D1F"/>
    <w:rsid w:val="005F4A34"/>
    <w:rsid w:val="005F5C22"/>
    <w:rsid w:val="005F7A92"/>
    <w:rsid w:val="005F7CE8"/>
    <w:rsid w:val="00604BA5"/>
    <w:rsid w:val="00604FBD"/>
    <w:rsid w:val="00605218"/>
    <w:rsid w:val="00612E03"/>
    <w:rsid w:val="00612F19"/>
    <w:rsid w:val="006136D0"/>
    <w:rsid w:val="006154FF"/>
    <w:rsid w:val="00616174"/>
    <w:rsid w:val="0061790A"/>
    <w:rsid w:val="00621F31"/>
    <w:rsid w:val="00622C3F"/>
    <w:rsid w:val="00624C59"/>
    <w:rsid w:val="006257A1"/>
    <w:rsid w:val="00626BE4"/>
    <w:rsid w:val="00630D0F"/>
    <w:rsid w:val="00630F25"/>
    <w:rsid w:val="00632E4C"/>
    <w:rsid w:val="00633E9B"/>
    <w:rsid w:val="0064407C"/>
    <w:rsid w:val="00644F55"/>
    <w:rsid w:val="00645828"/>
    <w:rsid w:val="00645FF0"/>
    <w:rsid w:val="00647082"/>
    <w:rsid w:val="006470F4"/>
    <w:rsid w:val="00654B11"/>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178E"/>
    <w:rsid w:val="00683DD3"/>
    <w:rsid w:val="00684059"/>
    <w:rsid w:val="0068639F"/>
    <w:rsid w:val="0068661F"/>
    <w:rsid w:val="00690B6B"/>
    <w:rsid w:val="0069107C"/>
    <w:rsid w:val="00695535"/>
    <w:rsid w:val="006A1A94"/>
    <w:rsid w:val="006A20C5"/>
    <w:rsid w:val="006A221C"/>
    <w:rsid w:val="006A65A3"/>
    <w:rsid w:val="006B1976"/>
    <w:rsid w:val="006B2A7D"/>
    <w:rsid w:val="006B2D43"/>
    <w:rsid w:val="006B3D4F"/>
    <w:rsid w:val="006B3DA1"/>
    <w:rsid w:val="006B4F55"/>
    <w:rsid w:val="006B59D4"/>
    <w:rsid w:val="006B5AC3"/>
    <w:rsid w:val="006B7899"/>
    <w:rsid w:val="006C121F"/>
    <w:rsid w:val="006C238E"/>
    <w:rsid w:val="006C4C57"/>
    <w:rsid w:val="006C5EA8"/>
    <w:rsid w:val="006C602B"/>
    <w:rsid w:val="006D1445"/>
    <w:rsid w:val="006D181A"/>
    <w:rsid w:val="006D2662"/>
    <w:rsid w:val="006D27CD"/>
    <w:rsid w:val="006D4D65"/>
    <w:rsid w:val="006D4E31"/>
    <w:rsid w:val="006D6664"/>
    <w:rsid w:val="006D6964"/>
    <w:rsid w:val="006D7261"/>
    <w:rsid w:val="006E2F53"/>
    <w:rsid w:val="006E4768"/>
    <w:rsid w:val="006E7F69"/>
    <w:rsid w:val="006F00F3"/>
    <w:rsid w:val="006F1B4D"/>
    <w:rsid w:val="006F4210"/>
    <w:rsid w:val="006F46D1"/>
    <w:rsid w:val="00702CBC"/>
    <w:rsid w:val="00704B64"/>
    <w:rsid w:val="00705A73"/>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15B"/>
    <w:rsid w:val="0073781B"/>
    <w:rsid w:val="00743405"/>
    <w:rsid w:val="00745E09"/>
    <w:rsid w:val="00745E61"/>
    <w:rsid w:val="007463B7"/>
    <w:rsid w:val="00750624"/>
    <w:rsid w:val="00750F7B"/>
    <w:rsid w:val="0075196A"/>
    <w:rsid w:val="00752FF6"/>
    <w:rsid w:val="0075665B"/>
    <w:rsid w:val="00757923"/>
    <w:rsid w:val="00762CB3"/>
    <w:rsid w:val="0076352B"/>
    <w:rsid w:val="00763A8B"/>
    <w:rsid w:val="00763CEC"/>
    <w:rsid w:val="00765056"/>
    <w:rsid w:val="00766B0C"/>
    <w:rsid w:val="00767CFB"/>
    <w:rsid w:val="007706D4"/>
    <w:rsid w:val="00773942"/>
    <w:rsid w:val="0077415C"/>
    <w:rsid w:val="00780469"/>
    <w:rsid w:val="00782A8B"/>
    <w:rsid w:val="00782E8E"/>
    <w:rsid w:val="00783014"/>
    <w:rsid w:val="00792963"/>
    <w:rsid w:val="007952D9"/>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D711D"/>
    <w:rsid w:val="007E0695"/>
    <w:rsid w:val="007E251F"/>
    <w:rsid w:val="007E2808"/>
    <w:rsid w:val="007E4E3A"/>
    <w:rsid w:val="007E4E3F"/>
    <w:rsid w:val="007E505E"/>
    <w:rsid w:val="007E55C6"/>
    <w:rsid w:val="007E5C18"/>
    <w:rsid w:val="007E7F04"/>
    <w:rsid w:val="007F3213"/>
    <w:rsid w:val="007F4A13"/>
    <w:rsid w:val="007F5A3D"/>
    <w:rsid w:val="007F6FA1"/>
    <w:rsid w:val="007F7A53"/>
    <w:rsid w:val="00802858"/>
    <w:rsid w:val="00803E32"/>
    <w:rsid w:val="00805AAD"/>
    <w:rsid w:val="00805DFF"/>
    <w:rsid w:val="00806095"/>
    <w:rsid w:val="0080798E"/>
    <w:rsid w:val="00810726"/>
    <w:rsid w:val="008148B4"/>
    <w:rsid w:val="00816D37"/>
    <w:rsid w:val="0081758F"/>
    <w:rsid w:val="00821C61"/>
    <w:rsid w:val="00822497"/>
    <w:rsid w:val="00823402"/>
    <w:rsid w:val="00823E31"/>
    <w:rsid w:val="00831C40"/>
    <w:rsid w:val="008353F7"/>
    <w:rsid w:val="00835AD3"/>
    <w:rsid w:val="0083687D"/>
    <w:rsid w:val="00844E64"/>
    <w:rsid w:val="00846AAB"/>
    <w:rsid w:val="00854CA0"/>
    <w:rsid w:val="008563D7"/>
    <w:rsid w:val="008609F5"/>
    <w:rsid w:val="00861189"/>
    <w:rsid w:val="008615C8"/>
    <w:rsid w:val="00862F0F"/>
    <w:rsid w:val="00864D23"/>
    <w:rsid w:val="008661B0"/>
    <w:rsid w:val="0087342B"/>
    <w:rsid w:val="00874E2F"/>
    <w:rsid w:val="00875598"/>
    <w:rsid w:val="0087567E"/>
    <w:rsid w:val="00876559"/>
    <w:rsid w:val="00877AF3"/>
    <w:rsid w:val="00877E87"/>
    <w:rsid w:val="008811D2"/>
    <w:rsid w:val="008821EA"/>
    <w:rsid w:val="008823F2"/>
    <w:rsid w:val="00883EE4"/>
    <w:rsid w:val="008840B5"/>
    <w:rsid w:val="00885092"/>
    <w:rsid w:val="00885EC3"/>
    <w:rsid w:val="008878CA"/>
    <w:rsid w:val="00887D60"/>
    <w:rsid w:val="00892274"/>
    <w:rsid w:val="0089377D"/>
    <w:rsid w:val="00893981"/>
    <w:rsid w:val="008A2F65"/>
    <w:rsid w:val="008A3348"/>
    <w:rsid w:val="008A461A"/>
    <w:rsid w:val="008A4829"/>
    <w:rsid w:val="008A6E4B"/>
    <w:rsid w:val="008A7489"/>
    <w:rsid w:val="008B09E9"/>
    <w:rsid w:val="008B3071"/>
    <w:rsid w:val="008B4B09"/>
    <w:rsid w:val="008B6536"/>
    <w:rsid w:val="008B6B83"/>
    <w:rsid w:val="008C2075"/>
    <w:rsid w:val="008C2B05"/>
    <w:rsid w:val="008C5A1C"/>
    <w:rsid w:val="008C602B"/>
    <w:rsid w:val="008D50D8"/>
    <w:rsid w:val="008D674E"/>
    <w:rsid w:val="008D72A8"/>
    <w:rsid w:val="008D7759"/>
    <w:rsid w:val="008E0010"/>
    <w:rsid w:val="008E22A0"/>
    <w:rsid w:val="008E2872"/>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368A"/>
    <w:rsid w:val="00914B9B"/>
    <w:rsid w:val="0091519B"/>
    <w:rsid w:val="009208BD"/>
    <w:rsid w:val="00921D34"/>
    <w:rsid w:val="00923A62"/>
    <w:rsid w:val="009246FE"/>
    <w:rsid w:val="009250C2"/>
    <w:rsid w:val="00925387"/>
    <w:rsid w:val="009258B2"/>
    <w:rsid w:val="00926931"/>
    <w:rsid w:val="009276A1"/>
    <w:rsid w:val="0093022A"/>
    <w:rsid w:val="00930CC2"/>
    <w:rsid w:val="00930F98"/>
    <w:rsid w:val="009332D6"/>
    <w:rsid w:val="009340C1"/>
    <w:rsid w:val="00934DDF"/>
    <w:rsid w:val="0093575C"/>
    <w:rsid w:val="00936061"/>
    <w:rsid w:val="009361F9"/>
    <w:rsid w:val="00937014"/>
    <w:rsid w:val="00937945"/>
    <w:rsid w:val="009404BD"/>
    <w:rsid w:val="00943158"/>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77F84"/>
    <w:rsid w:val="00983046"/>
    <w:rsid w:val="009837E1"/>
    <w:rsid w:val="009866F0"/>
    <w:rsid w:val="0099087C"/>
    <w:rsid w:val="00992CAF"/>
    <w:rsid w:val="00994DA7"/>
    <w:rsid w:val="009951A4"/>
    <w:rsid w:val="009A03DB"/>
    <w:rsid w:val="009A32EF"/>
    <w:rsid w:val="009A5451"/>
    <w:rsid w:val="009A6F74"/>
    <w:rsid w:val="009B664A"/>
    <w:rsid w:val="009C0B30"/>
    <w:rsid w:val="009C0EC2"/>
    <w:rsid w:val="009C3111"/>
    <w:rsid w:val="009C5010"/>
    <w:rsid w:val="009C60E1"/>
    <w:rsid w:val="009C69D3"/>
    <w:rsid w:val="009D242B"/>
    <w:rsid w:val="009D307C"/>
    <w:rsid w:val="009D491D"/>
    <w:rsid w:val="009E5579"/>
    <w:rsid w:val="009E6E76"/>
    <w:rsid w:val="009F251F"/>
    <w:rsid w:val="009F33BA"/>
    <w:rsid w:val="009F59CF"/>
    <w:rsid w:val="009F662D"/>
    <w:rsid w:val="009F6DCF"/>
    <w:rsid w:val="00A00185"/>
    <w:rsid w:val="00A00245"/>
    <w:rsid w:val="00A02E2A"/>
    <w:rsid w:val="00A03474"/>
    <w:rsid w:val="00A03780"/>
    <w:rsid w:val="00A04ABC"/>
    <w:rsid w:val="00A05E8D"/>
    <w:rsid w:val="00A10D97"/>
    <w:rsid w:val="00A12D3C"/>
    <w:rsid w:val="00A13683"/>
    <w:rsid w:val="00A14555"/>
    <w:rsid w:val="00A15431"/>
    <w:rsid w:val="00A16C02"/>
    <w:rsid w:val="00A229E7"/>
    <w:rsid w:val="00A22F6A"/>
    <w:rsid w:val="00A27DE4"/>
    <w:rsid w:val="00A300C0"/>
    <w:rsid w:val="00A3024E"/>
    <w:rsid w:val="00A339FA"/>
    <w:rsid w:val="00A35989"/>
    <w:rsid w:val="00A3707C"/>
    <w:rsid w:val="00A400AD"/>
    <w:rsid w:val="00A418A1"/>
    <w:rsid w:val="00A41A10"/>
    <w:rsid w:val="00A42997"/>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16EC"/>
    <w:rsid w:val="00A83328"/>
    <w:rsid w:val="00A855B8"/>
    <w:rsid w:val="00A85F4C"/>
    <w:rsid w:val="00A87DA1"/>
    <w:rsid w:val="00A91CA8"/>
    <w:rsid w:val="00A93003"/>
    <w:rsid w:val="00A93341"/>
    <w:rsid w:val="00A934A9"/>
    <w:rsid w:val="00A93996"/>
    <w:rsid w:val="00A97C1B"/>
    <w:rsid w:val="00AA0AE3"/>
    <w:rsid w:val="00AA2FBE"/>
    <w:rsid w:val="00AA46F3"/>
    <w:rsid w:val="00AA6037"/>
    <w:rsid w:val="00AA60C9"/>
    <w:rsid w:val="00AA7CCE"/>
    <w:rsid w:val="00AB2662"/>
    <w:rsid w:val="00AB48CC"/>
    <w:rsid w:val="00AB5008"/>
    <w:rsid w:val="00AB5785"/>
    <w:rsid w:val="00AC3651"/>
    <w:rsid w:val="00AC3807"/>
    <w:rsid w:val="00AC4FC1"/>
    <w:rsid w:val="00AC51B7"/>
    <w:rsid w:val="00AC75BB"/>
    <w:rsid w:val="00AD3C2B"/>
    <w:rsid w:val="00AD4A8A"/>
    <w:rsid w:val="00AD518C"/>
    <w:rsid w:val="00AE0547"/>
    <w:rsid w:val="00AE1041"/>
    <w:rsid w:val="00AE2887"/>
    <w:rsid w:val="00AE3B16"/>
    <w:rsid w:val="00AE74D2"/>
    <w:rsid w:val="00AE750C"/>
    <w:rsid w:val="00AF265F"/>
    <w:rsid w:val="00AF344D"/>
    <w:rsid w:val="00AF35D7"/>
    <w:rsid w:val="00AF414F"/>
    <w:rsid w:val="00AF73D6"/>
    <w:rsid w:val="00B10559"/>
    <w:rsid w:val="00B10DE9"/>
    <w:rsid w:val="00B118C2"/>
    <w:rsid w:val="00B12309"/>
    <w:rsid w:val="00B21E12"/>
    <w:rsid w:val="00B23DDC"/>
    <w:rsid w:val="00B25E6A"/>
    <w:rsid w:val="00B306E5"/>
    <w:rsid w:val="00B319AB"/>
    <w:rsid w:val="00B35539"/>
    <w:rsid w:val="00B427D7"/>
    <w:rsid w:val="00B4323A"/>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2B0"/>
    <w:rsid w:val="00B71F34"/>
    <w:rsid w:val="00B72766"/>
    <w:rsid w:val="00B728B6"/>
    <w:rsid w:val="00B73AD7"/>
    <w:rsid w:val="00B76B23"/>
    <w:rsid w:val="00B836ED"/>
    <w:rsid w:val="00B83E08"/>
    <w:rsid w:val="00B86634"/>
    <w:rsid w:val="00B8695A"/>
    <w:rsid w:val="00B8765A"/>
    <w:rsid w:val="00B90EE0"/>
    <w:rsid w:val="00B93910"/>
    <w:rsid w:val="00B93A88"/>
    <w:rsid w:val="00B9792C"/>
    <w:rsid w:val="00BA014C"/>
    <w:rsid w:val="00BA0B0E"/>
    <w:rsid w:val="00BA11BE"/>
    <w:rsid w:val="00BA1A13"/>
    <w:rsid w:val="00BA261A"/>
    <w:rsid w:val="00BA37BF"/>
    <w:rsid w:val="00BA3C5A"/>
    <w:rsid w:val="00BA417F"/>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D6E3C"/>
    <w:rsid w:val="00BE16BE"/>
    <w:rsid w:val="00BE3436"/>
    <w:rsid w:val="00BE3B8D"/>
    <w:rsid w:val="00BE3E91"/>
    <w:rsid w:val="00BE4042"/>
    <w:rsid w:val="00BE4086"/>
    <w:rsid w:val="00BE5D84"/>
    <w:rsid w:val="00BE6239"/>
    <w:rsid w:val="00BF535F"/>
    <w:rsid w:val="00BF5619"/>
    <w:rsid w:val="00BF6614"/>
    <w:rsid w:val="00BF78B9"/>
    <w:rsid w:val="00C04016"/>
    <w:rsid w:val="00C12E7B"/>
    <w:rsid w:val="00C13BAD"/>
    <w:rsid w:val="00C15AA3"/>
    <w:rsid w:val="00C16E61"/>
    <w:rsid w:val="00C1778C"/>
    <w:rsid w:val="00C17A30"/>
    <w:rsid w:val="00C200CE"/>
    <w:rsid w:val="00C22197"/>
    <w:rsid w:val="00C24FFA"/>
    <w:rsid w:val="00C27346"/>
    <w:rsid w:val="00C27530"/>
    <w:rsid w:val="00C30B55"/>
    <w:rsid w:val="00C30E6E"/>
    <w:rsid w:val="00C31AA7"/>
    <w:rsid w:val="00C340E0"/>
    <w:rsid w:val="00C35212"/>
    <w:rsid w:val="00C35ECB"/>
    <w:rsid w:val="00C35FA0"/>
    <w:rsid w:val="00C40212"/>
    <w:rsid w:val="00C427E9"/>
    <w:rsid w:val="00C448F7"/>
    <w:rsid w:val="00C479D6"/>
    <w:rsid w:val="00C50F6E"/>
    <w:rsid w:val="00C518D2"/>
    <w:rsid w:val="00C51F79"/>
    <w:rsid w:val="00C5253F"/>
    <w:rsid w:val="00C55987"/>
    <w:rsid w:val="00C55CD0"/>
    <w:rsid w:val="00C56761"/>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87704"/>
    <w:rsid w:val="00C900B1"/>
    <w:rsid w:val="00C922A7"/>
    <w:rsid w:val="00C93C31"/>
    <w:rsid w:val="00C941E3"/>
    <w:rsid w:val="00CA1413"/>
    <w:rsid w:val="00CA15C1"/>
    <w:rsid w:val="00CA1789"/>
    <w:rsid w:val="00CA2BB2"/>
    <w:rsid w:val="00CA2DA8"/>
    <w:rsid w:val="00CA3B6D"/>
    <w:rsid w:val="00CA5302"/>
    <w:rsid w:val="00CA6E89"/>
    <w:rsid w:val="00CA6EF1"/>
    <w:rsid w:val="00CB0385"/>
    <w:rsid w:val="00CB1135"/>
    <w:rsid w:val="00CB21AC"/>
    <w:rsid w:val="00CB26D4"/>
    <w:rsid w:val="00CB4289"/>
    <w:rsid w:val="00CB4354"/>
    <w:rsid w:val="00CB63EB"/>
    <w:rsid w:val="00CB771F"/>
    <w:rsid w:val="00CC4382"/>
    <w:rsid w:val="00CC4E52"/>
    <w:rsid w:val="00CC6B29"/>
    <w:rsid w:val="00CC6F86"/>
    <w:rsid w:val="00CC76B2"/>
    <w:rsid w:val="00CC7A0B"/>
    <w:rsid w:val="00CD037D"/>
    <w:rsid w:val="00CD0C06"/>
    <w:rsid w:val="00CD2F06"/>
    <w:rsid w:val="00CD3953"/>
    <w:rsid w:val="00CD65AB"/>
    <w:rsid w:val="00CD6BE5"/>
    <w:rsid w:val="00CD7332"/>
    <w:rsid w:val="00CE07AD"/>
    <w:rsid w:val="00CE10EC"/>
    <w:rsid w:val="00CE1962"/>
    <w:rsid w:val="00CE1BF2"/>
    <w:rsid w:val="00CE1F25"/>
    <w:rsid w:val="00CE522E"/>
    <w:rsid w:val="00CF06D5"/>
    <w:rsid w:val="00CF076B"/>
    <w:rsid w:val="00CF176E"/>
    <w:rsid w:val="00CF1FB0"/>
    <w:rsid w:val="00CF2675"/>
    <w:rsid w:val="00CF3C21"/>
    <w:rsid w:val="00CF5091"/>
    <w:rsid w:val="00CF70C5"/>
    <w:rsid w:val="00CF75C2"/>
    <w:rsid w:val="00CF7B39"/>
    <w:rsid w:val="00CF7CB0"/>
    <w:rsid w:val="00D012E5"/>
    <w:rsid w:val="00D0276D"/>
    <w:rsid w:val="00D03A6F"/>
    <w:rsid w:val="00D044AC"/>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DC7"/>
    <w:rsid w:val="00D326F1"/>
    <w:rsid w:val="00D347BB"/>
    <w:rsid w:val="00D3683A"/>
    <w:rsid w:val="00D446DF"/>
    <w:rsid w:val="00D50607"/>
    <w:rsid w:val="00D54EC5"/>
    <w:rsid w:val="00D55D01"/>
    <w:rsid w:val="00D57A3B"/>
    <w:rsid w:val="00D57B4A"/>
    <w:rsid w:val="00D62A04"/>
    <w:rsid w:val="00D62E2E"/>
    <w:rsid w:val="00D64EB7"/>
    <w:rsid w:val="00D7152C"/>
    <w:rsid w:val="00D7208A"/>
    <w:rsid w:val="00D72696"/>
    <w:rsid w:val="00D7344C"/>
    <w:rsid w:val="00D743F7"/>
    <w:rsid w:val="00D74DF8"/>
    <w:rsid w:val="00D76EC6"/>
    <w:rsid w:val="00D77FDF"/>
    <w:rsid w:val="00D82245"/>
    <w:rsid w:val="00D83ED4"/>
    <w:rsid w:val="00D84D6F"/>
    <w:rsid w:val="00D858CF"/>
    <w:rsid w:val="00D86F62"/>
    <w:rsid w:val="00D90906"/>
    <w:rsid w:val="00D90AC3"/>
    <w:rsid w:val="00D92BB1"/>
    <w:rsid w:val="00D93F7A"/>
    <w:rsid w:val="00D94663"/>
    <w:rsid w:val="00D95BB3"/>
    <w:rsid w:val="00D96823"/>
    <w:rsid w:val="00D9728A"/>
    <w:rsid w:val="00DA04D0"/>
    <w:rsid w:val="00DA0979"/>
    <w:rsid w:val="00DA1E50"/>
    <w:rsid w:val="00DA2C1A"/>
    <w:rsid w:val="00DA319D"/>
    <w:rsid w:val="00DA393F"/>
    <w:rsid w:val="00DA58B1"/>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4B6F"/>
    <w:rsid w:val="00DD54BC"/>
    <w:rsid w:val="00DD5E0F"/>
    <w:rsid w:val="00DD68E4"/>
    <w:rsid w:val="00DD7654"/>
    <w:rsid w:val="00DE06E9"/>
    <w:rsid w:val="00DE2583"/>
    <w:rsid w:val="00DE47FF"/>
    <w:rsid w:val="00DE5443"/>
    <w:rsid w:val="00DE6645"/>
    <w:rsid w:val="00DE6A85"/>
    <w:rsid w:val="00DE7ED4"/>
    <w:rsid w:val="00DF1EB0"/>
    <w:rsid w:val="00DF54BC"/>
    <w:rsid w:val="00DF55F1"/>
    <w:rsid w:val="00E01DB7"/>
    <w:rsid w:val="00E03E73"/>
    <w:rsid w:val="00E139AB"/>
    <w:rsid w:val="00E13F9D"/>
    <w:rsid w:val="00E212C5"/>
    <w:rsid w:val="00E21830"/>
    <w:rsid w:val="00E225DA"/>
    <w:rsid w:val="00E23EC6"/>
    <w:rsid w:val="00E24B36"/>
    <w:rsid w:val="00E25117"/>
    <w:rsid w:val="00E25B6B"/>
    <w:rsid w:val="00E2722F"/>
    <w:rsid w:val="00E30044"/>
    <w:rsid w:val="00E30099"/>
    <w:rsid w:val="00E300C1"/>
    <w:rsid w:val="00E309C4"/>
    <w:rsid w:val="00E322B5"/>
    <w:rsid w:val="00E3710E"/>
    <w:rsid w:val="00E42EBE"/>
    <w:rsid w:val="00E44AC4"/>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469E"/>
    <w:rsid w:val="00EB46BB"/>
    <w:rsid w:val="00EB63B1"/>
    <w:rsid w:val="00EB6AA4"/>
    <w:rsid w:val="00EC5DE9"/>
    <w:rsid w:val="00ED0B94"/>
    <w:rsid w:val="00ED4CAE"/>
    <w:rsid w:val="00ED599C"/>
    <w:rsid w:val="00ED684D"/>
    <w:rsid w:val="00ED6CBB"/>
    <w:rsid w:val="00ED724F"/>
    <w:rsid w:val="00EE1722"/>
    <w:rsid w:val="00EE1E98"/>
    <w:rsid w:val="00EE248E"/>
    <w:rsid w:val="00EE310C"/>
    <w:rsid w:val="00EF0575"/>
    <w:rsid w:val="00EF070F"/>
    <w:rsid w:val="00EF1DF7"/>
    <w:rsid w:val="00EF2A6C"/>
    <w:rsid w:val="00EF2E85"/>
    <w:rsid w:val="00EF5FF6"/>
    <w:rsid w:val="00F00C22"/>
    <w:rsid w:val="00F01BD3"/>
    <w:rsid w:val="00F01CB1"/>
    <w:rsid w:val="00F022DF"/>
    <w:rsid w:val="00F0254F"/>
    <w:rsid w:val="00F037BC"/>
    <w:rsid w:val="00F04C67"/>
    <w:rsid w:val="00F051E2"/>
    <w:rsid w:val="00F061BF"/>
    <w:rsid w:val="00F1085D"/>
    <w:rsid w:val="00F12081"/>
    <w:rsid w:val="00F13AD5"/>
    <w:rsid w:val="00F21805"/>
    <w:rsid w:val="00F219DE"/>
    <w:rsid w:val="00F22710"/>
    <w:rsid w:val="00F237B0"/>
    <w:rsid w:val="00F2571B"/>
    <w:rsid w:val="00F25916"/>
    <w:rsid w:val="00F25CB0"/>
    <w:rsid w:val="00F27CA7"/>
    <w:rsid w:val="00F318C4"/>
    <w:rsid w:val="00F333B1"/>
    <w:rsid w:val="00F348D9"/>
    <w:rsid w:val="00F43138"/>
    <w:rsid w:val="00F432A7"/>
    <w:rsid w:val="00F51ADE"/>
    <w:rsid w:val="00F51D38"/>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2671"/>
    <w:rsid w:val="00F8269E"/>
    <w:rsid w:val="00F83991"/>
    <w:rsid w:val="00F84672"/>
    <w:rsid w:val="00F8579D"/>
    <w:rsid w:val="00F857CA"/>
    <w:rsid w:val="00F906C5"/>
    <w:rsid w:val="00F93FA2"/>
    <w:rsid w:val="00F95410"/>
    <w:rsid w:val="00F95CAD"/>
    <w:rsid w:val="00F968BE"/>
    <w:rsid w:val="00F96A71"/>
    <w:rsid w:val="00FA14A0"/>
    <w:rsid w:val="00FA49FB"/>
    <w:rsid w:val="00FA4FF9"/>
    <w:rsid w:val="00FB2F07"/>
    <w:rsid w:val="00FB54A9"/>
    <w:rsid w:val="00FB69ED"/>
    <w:rsid w:val="00FC0203"/>
    <w:rsid w:val="00FC0D98"/>
    <w:rsid w:val="00FC15AB"/>
    <w:rsid w:val="00FC2CC5"/>
    <w:rsid w:val="00FC5079"/>
    <w:rsid w:val="00FC58B1"/>
    <w:rsid w:val="00FC5BFA"/>
    <w:rsid w:val="00FC5E5F"/>
    <w:rsid w:val="00FC73BE"/>
    <w:rsid w:val="00FD0691"/>
    <w:rsid w:val="00FD1B92"/>
    <w:rsid w:val="00FD25BD"/>
    <w:rsid w:val="00FD6D68"/>
    <w:rsid w:val="00FD71EF"/>
    <w:rsid w:val="00FE0406"/>
    <w:rsid w:val="00FE0A30"/>
    <w:rsid w:val="00FE2A2B"/>
    <w:rsid w:val="00FE2C61"/>
    <w:rsid w:val="00FE5DBA"/>
    <w:rsid w:val="00FE7936"/>
    <w:rsid w:val="00FF0158"/>
    <w:rsid w:val="00FF38FD"/>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6516E4"/>
  <w15:docId w15:val="{8BBD8614-1D76-4998-8C76-AA38C28A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C59"/>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32">
    <w:name w:val="Tabela – mreža32"/>
    <w:basedOn w:val="Navadnatabela"/>
    <w:next w:val="Tabelamrea"/>
    <w:uiPriority w:val="59"/>
    <w:rsid w:val="006D4E31"/>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6D4E31"/>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9378F-9579-4536-B82C-A7C1B73B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6835</TotalTime>
  <Pages>20</Pages>
  <Words>6747</Words>
  <Characters>38463</Characters>
  <Application>Microsoft Office Word</Application>
  <DocSecurity>0</DocSecurity>
  <Lines>320</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c:description/>
  <cp:lastModifiedBy>Popit, Petra</cp:lastModifiedBy>
  <cp:revision>110</cp:revision>
  <cp:lastPrinted>2020-12-15T10:17:00Z</cp:lastPrinted>
  <dcterms:created xsi:type="dcterms:W3CDTF">2025-03-03T11:19:00Z</dcterms:created>
  <dcterms:modified xsi:type="dcterms:W3CDTF">2026-07-07T08:59:00Z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